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0447" w14:textId="700F51C8" w:rsidR="005B5FCE" w:rsidRPr="005E3DE6" w:rsidRDefault="00CE056E" w:rsidP="00970BB0">
      <w:pPr>
        <w:pStyle w:val="Heading1"/>
        <w:jc w:val="center"/>
      </w:pPr>
      <w:r w:rsidRPr="00074158">
        <w:rPr>
          <w:rFonts w:asciiTheme="minorHAnsi" w:hAnsiTheme="minorHAnsi" w:cs="Arial"/>
          <w:sz w:val="40"/>
        </w:rPr>
        <w:t>Impact Analysis Report</w:t>
      </w:r>
      <w:r w:rsidR="00D92BEF"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7F033BB4" w14:textId="77777777" w:rsidR="00970BB0" w:rsidRDefault="00970BB0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4D2D22" w:rsidRPr="002337D9" w14:paraId="3AA2FDA9" w14:textId="77777777" w:rsidTr="005E3DE6">
        <w:tc>
          <w:tcPr>
            <w:tcW w:w="3085" w:type="dxa"/>
            <w:shd w:val="clear" w:color="auto" w:fill="D9D9D9"/>
          </w:tcPr>
          <w:p w14:paraId="79B030AF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B05E" w14:textId="598B6F6E" w:rsidR="004D2D22" w:rsidRPr="00E16BE2" w:rsidRDefault="002C1A26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RFC_AES_</w:t>
            </w:r>
            <w:r w:rsidR="003861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0168</w:t>
            </w:r>
            <w:r w:rsidR="007817C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_</w:t>
            </w:r>
            <w:r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UCCAES-</w:t>
            </w:r>
            <w:r w:rsidR="00BB11D5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2</w:t>
            </w:r>
            <w:r w:rsidR="00FC6C5C" w:rsidRPr="00FC6C5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117</w:t>
            </w:r>
          </w:p>
        </w:tc>
      </w:tr>
      <w:tr w:rsidR="004D2D22" w:rsidRPr="002337D9" w14:paraId="3C32BDBA" w14:textId="77777777" w:rsidTr="005E3DE6">
        <w:tc>
          <w:tcPr>
            <w:tcW w:w="3085" w:type="dxa"/>
            <w:shd w:val="clear" w:color="auto" w:fill="D9D9D9"/>
          </w:tcPr>
          <w:p w14:paraId="19EA0B72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017" w14:textId="1262E2E0" w:rsidR="004D2D22" w:rsidRPr="00421891" w:rsidRDefault="00FC6C5C" w:rsidP="004D2D22">
            <w:pPr>
              <w:pStyle w:val="HTMLPreformatted"/>
              <w:spacing w:before="40" w:line="225" w:lineRule="atLeast"/>
              <w:rPr>
                <w:rFonts w:asciiTheme="minorHAnsi" w:hAnsiTheme="minorHAnsi" w:cstheme="minorHAnsi"/>
                <w:b/>
                <w:bCs/>
                <w:color w:val="444444"/>
                <w:shd w:val="clear" w:color="auto" w:fill="FFFFFF"/>
                <w:lang w:val="el-GR"/>
              </w:rPr>
            </w:pPr>
            <w:r w:rsidRPr="00FC6C5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IM581935</w:t>
            </w:r>
          </w:p>
        </w:tc>
      </w:tr>
      <w:tr w:rsidR="004D2D22" w:rsidRPr="0035314C" w14:paraId="62A8F806" w14:textId="77777777" w:rsidTr="005E3DE6">
        <w:tc>
          <w:tcPr>
            <w:tcW w:w="3085" w:type="dxa"/>
            <w:shd w:val="clear" w:color="auto" w:fill="D9D9D9"/>
          </w:tcPr>
          <w:p w14:paraId="01A56D94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48C" w14:textId="672DC6A8" w:rsidR="004D2D22" w:rsidRPr="00E16BE2" w:rsidRDefault="002842DD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t>NA-LU</w: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instrText xml:space="preserve"> DOCPROPERTY  CallIssuer  \* MERGEFORMAT </w:instrText>
            </w:r>
            <w:r w:rsidR="004D2D22" w:rsidRPr="00E16BE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GB"/>
              </w:rPr>
              <w:fldChar w:fldCharType="end"/>
            </w:r>
          </w:p>
        </w:tc>
      </w:tr>
      <w:tr w:rsidR="004D2D22" w:rsidRPr="00E826F1" w14:paraId="6FB5668A" w14:textId="77777777" w:rsidTr="005E3DE6">
        <w:tc>
          <w:tcPr>
            <w:tcW w:w="3085" w:type="dxa"/>
            <w:shd w:val="clear" w:color="auto" w:fill="D9D9D9"/>
          </w:tcPr>
          <w:p w14:paraId="073FE955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B9D" w14:textId="32442760" w:rsidR="004D2D22" w:rsidRPr="00E16BE2" w:rsidRDefault="0022506B" w:rsidP="004D2D2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BE" w:eastAsia="en-GB"/>
              </w:rPr>
            </w:pP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AES-P1 (DDNXA-5.15.</w:t>
            </w:r>
            <w:r w:rsidR="00A82BE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-v</w:t>
            </w:r>
            <w:r w:rsidR="00A82BE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2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.00 - CSE-v51.8.</w:t>
            </w:r>
            <w:r w:rsidR="00A82BE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6</w:t>
            </w:r>
            <w:r w:rsidRPr="004C0B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 w:eastAsia="en-GB"/>
              </w:rPr>
              <w:t>)</w:t>
            </w:r>
          </w:p>
        </w:tc>
      </w:tr>
      <w:tr w:rsidR="004D2D22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19D304DA" w:rsidR="004D2D22" w:rsidRPr="004D2D22" w:rsidRDefault="004C0B62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Medium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0" w:name="Medium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0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Standard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ritical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</w:instrText>
            </w:r>
            <w:bookmarkStart w:id="1" w:name="Critical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FORMCHECKBOX </w:instrText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 w:rsidR="00000000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bookmarkEnd w:id="1"/>
            <w:r w:rsidR="004D2D22" w:rsidRPr="004D2D22">
              <w:rPr>
                <w:rFonts w:asciiTheme="minorHAnsi" w:hAnsiTheme="minorHAnsi" w:cstheme="minorHAnsi"/>
                <w:b/>
                <w:sz w:val="20"/>
                <w:szCs w:val="20"/>
              </w:rPr>
              <w:t>Emergency</w:t>
            </w:r>
          </w:p>
        </w:tc>
      </w:tr>
      <w:tr w:rsidR="004D2D22" w:rsidRPr="002337D9" w14:paraId="1E40150F" w14:textId="77777777" w:rsidTr="00AB3D5A">
        <w:trPr>
          <w:trHeight w:val="1796"/>
        </w:trPr>
        <w:tc>
          <w:tcPr>
            <w:tcW w:w="3085" w:type="dxa"/>
            <w:shd w:val="clear" w:color="auto" w:fill="D9D9D9"/>
          </w:tcPr>
          <w:p w14:paraId="752BFE4D" w14:textId="3044A89C" w:rsidR="004D2D22" w:rsidRPr="002337D9" w:rsidRDefault="004D2D22" w:rsidP="004D2D22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Nature of Change</w:t>
            </w:r>
          </w:p>
        </w:tc>
        <w:tc>
          <w:tcPr>
            <w:tcW w:w="6540" w:type="dxa"/>
          </w:tcPr>
          <w:p w14:paraId="0D875154" w14:textId="13968BE7" w:rsidR="004D2D22" w:rsidRPr="009B37F6" w:rsidRDefault="009B37F6" w:rsidP="004D2D22">
            <w:pPr>
              <w:spacing w:before="4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wacimagecontainer"/>
                <w:rFonts w:ascii="Segoe UI" w:hAnsi="Segoe UI" w:cs="Segoe UI"/>
                <w:noProof/>
                <w:color w:val="000000"/>
                <w:sz w:val="18"/>
                <w:szCs w:val="18"/>
                <w:shd w:val="clear" w:color="auto" w:fill="FFFFFF"/>
              </w:rPr>
              <w:drawing>
                <wp:inline distT="0" distB="0" distL="0" distR="0" wp14:anchorId="283FA48F" wp14:editId="750803D9">
                  <wp:extent cx="1076325" cy="314325"/>
                  <wp:effectExtent l="0" t="0" r="9525" b="9525"/>
                  <wp:docPr id="485893245" name="Picture 485893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wacimagecontainer"/>
                <w:rFonts w:ascii="Segoe UI" w:hAnsi="Segoe UI" w:cs="Segoe UI"/>
                <w:noProof/>
                <w:color w:val="000000"/>
                <w:sz w:val="18"/>
                <w:szCs w:val="18"/>
                <w:shd w:val="clear" w:color="auto" w:fill="FFFFFF"/>
              </w:rPr>
              <w:drawing>
                <wp:inline distT="0" distB="0" distL="0" distR="0" wp14:anchorId="5C7E83C3" wp14:editId="0F18FC9B">
                  <wp:extent cx="2524125" cy="314325"/>
                  <wp:effectExtent l="0" t="0" r="9525" b="9525"/>
                  <wp:docPr id="695240311" name="Picture 695240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47AEFA" w14:textId="77777777" w:rsidR="004D2D22" w:rsidRPr="004D2D22" w:rsidRDefault="004D2D22" w:rsidP="004D2D22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>Justification for 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4D2D22" w:rsidRPr="004D2D22" w14:paraId="3FFEB8DE" w14:textId="77777777" w:rsidTr="005E3DE6">
              <w:trPr>
                <w:trHeight w:val="916"/>
              </w:trPr>
              <w:tc>
                <w:tcPr>
                  <w:tcW w:w="6573" w:type="dxa"/>
                </w:tcPr>
                <w:p w14:paraId="19507E01" w14:textId="77777777" w:rsidR="004D2D22" w:rsidRPr="004D2D22" w:rsidRDefault="004D2D22" w:rsidP="008D53A2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77777777" w:rsidR="004D2D22" w:rsidRPr="004D2D22" w:rsidRDefault="004D2D22" w:rsidP="004D2D22">
            <w:pPr>
              <w:tabs>
                <w:tab w:val="left" w:pos="105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638594A1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Low"/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bookmarkEnd w:id="2"/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0235E21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5D09F148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025AF924" w:rsidR="005B5FCE" w:rsidRDefault="007E398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 w:val="0"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3A93350" w:rsidR="005B5FCE" w:rsidRPr="002337D9" w:rsidRDefault="00FC6ABD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="005B5FCE"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48E9745B" w:rsidR="005B5FCE" w:rsidRPr="00371729" w:rsidRDefault="00ED151D" w:rsidP="00F711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D151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AES-P1 (DDNXA-5.15.2-v2.00 - CSE-v51.8.6): </w:t>
            </w:r>
            <w:r w:rsidR="00421891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Removal of Data Element </w:t>
            </w:r>
            <w:r w:rsidR="0081653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‘Sequence number’ from message IE548.</w:t>
            </w:r>
          </w:p>
        </w:tc>
      </w:tr>
      <w:tr w:rsidR="004D2D22" w:rsidRPr="00074158" w14:paraId="395E03EB" w14:textId="77777777" w:rsidTr="00AB3D5A">
        <w:tc>
          <w:tcPr>
            <w:tcW w:w="9625" w:type="dxa"/>
            <w:vAlign w:val="center"/>
          </w:tcPr>
          <w:p w14:paraId="24A06C0D" w14:textId="2D348269" w:rsidR="00FD0ED0" w:rsidRPr="0058070C" w:rsidRDefault="00816532" w:rsidP="0058070C">
            <w:pP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</w:pPr>
            <w:r>
              <w:rPr>
                <w:rFonts w:ascii="Calibri" w:hAnsi="Calibri" w:cs="Arial"/>
                <w:color w:val="0070C0"/>
                <w:sz w:val="22"/>
                <w:szCs w:val="22"/>
                <w:lang w:val="en-IE"/>
              </w:rPr>
              <w:t>The Data Element ‘Sequence number’ in Data group ‘Functional Error’ shall be removed in message IE548.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4"/>
      </w:tblGrid>
      <w:tr w:rsidR="005B5FCE" w:rsidRPr="004D2D22" w14:paraId="0B0B01A4" w14:textId="77777777" w:rsidTr="006A336E">
        <w:tc>
          <w:tcPr>
            <w:tcW w:w="9634" w:type="dxa"/>
          </w:tcPr>
          <w:p w14:paraId="7438F617" w14:textId="01BF5306" w:rsidR="00B76D16" w:rsidRPr="005C47C0" w:rsidRDefault="002E020D" w:rsidP="007660A5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Messages </w:t>
            </w:r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IE556, IE557 as well as the other ‘Functional error’ messages </w:t>
            </w:r>
            <w:r w:rsidR="003B0F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</w:t>
            </w:r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IE906</w:t>
            </w:r>
            <w:r w:rsidR="003B0F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do not contain D</w:t>
            </w:r>
            <w:r w:rsidR="003B0F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ata </w:t>
            </w:r>
            <w:proofErr w:type="spellStart"/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r w:rsidR="003B0F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element</w:t>
            </w:r>
            <w:proofErr w:type="spellEnd"/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‘Sequence number’ in the D</w:t>
            </w:r>
            <w:r w:rsidR="003B0F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ata </w:t>
            </w:r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</w:t>
            </w:r>
            <w:r w:rsidR="003B0FD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roup</w:t>
            </w:r>
            <w:r w:rsidR="002A60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‘Functional error</w:t>
            </w:r>
            <w:r w:rsidR="007105A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’</w:t>
            </w:r>
            <w:r w:rsidR="00CA064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 On the other hand, D</w:t>
            </w:r>
            <w:r w:rsidR="00AC76F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ata </w:t>
            </w:r>
            <w:r w:rsidR="00CA064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</w:t>
            </w:r>
            <w:r w:rsidR="00AC76F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roup</w:t>
            </w:r>
            <w:r w:rsidR="00CA064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‘Functional error’ in IE548, contains the D</w:t>
            </w:r>
            <w:r w:rsidR="002A128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ata </w:t>
            </w:r>
            <w:r w:rsidR="00CA064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</w:t>
            </w:r>
            <w:r w:rsidR="002A128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lement</w:t>
            </w:r>
            <w:r w:rsidR="00CA064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‘Sequence number’.</w:t>
            </w:r>
            <w:r w:rsidR="007C1E3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This misalignment between those messages might pose business continu</w:t>
            </w:r>
            <w:r w:rsidR="002B7EC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ity risks.</w:t>
            </w:r>
          </w:p>
          <w:p w14:paraId="59D43B13" w14:textId="2275E54F" w:rsidR="004D2D22" w:rsidRPr="005C47C0" w:rsidRDefault="004D2D22" w:rsidP="004D2D22">
            <w:pPr>
              <w:pBdr>
                <w:bottom w:val="single" w:sz="6" w:space="1" w:color="auto"/>
              </w:pBd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12F4FA01" w14:textId="37200652" w:rsidR="00066ED7" w:rsidRPr="00421891" w:rsidRDefault="004D2D22" w:rsidP="00C46D9E">
            <w:pPr>
              <w:spacing w:before="24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IEs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42189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CC548C</w:t>
            </w:r>
          </w:p>
          <w:p w14:paraId="1EC19C9D" w14:textId="710A9A1D" w:rsidR="004D2D22" w:rsidRPr="00421891" w:rsidRDefault="004D2D22" w:rsidP="004D2D22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IE"/>
              </w:rPr>
              <w:t>Impacted R/C/G/T/TRT/BRT/CL:</w:t>
            </w:r>
            <w:r w:rsidRPr="004D2D22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 xml:space="preserve"> </w:t>
            </w:r>
            <w:r w:rsidR="00ED39DA">
              <w:rPr>
                <w:rFonts w:asciiTheme="minorHAnsi" w:hAnsiTheme="minorHAnsi" w:cstheme="minorHAnsi"/>
                <w:sz w:val="22"/>
                <w:szCs w:val="22"/>
                <w:lang w:val="en-IE"/>
              </w:rPr>
              <w:t>-</w:t>
            </w:r>
          </w:p>
          <w:p w14:paraId="04A20430" w14:textId="77777777" w:rsidR="004D2D22" w:rsidRPr="004D2D22" w:rsidRDefault="004D2D22" w:rsidP="004D2D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2D2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Impacted CIs Artefacts</w:t>
            </w:r>
            <w:r w:rsidRPr="004D2D22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6E41C30D" w14:textId="2A19B272" w:rsidR="002503E0" w:rsidRPr="002503E0" w:rsidRDefault="002503E0" w:rsidP="002503E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3E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DDNΧA-5.15.2-v2.00: Yes</w:t>
            </w:r>
          </w:p>
          <w:p w14:paraId="72DC8789" w14:textId="77777777" w:rsidR="00630ECF" w:rsidRPr="003727CD" w:rsidRDefault="00630ECF" w:rsidP="00630ECF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727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TRP-5.14.0- v1.00: Yes</w:t>
            </w:r>
          </w:p>
          <w:p w14:paraId="51D0F2DC" w14:textId="371654ED" w:rsidR="003B2A95" w:rsidRPr="003B2A95" w:rsidRDefault="003B2A95" w:rsidP="003B2A9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2A9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CSE-v51.8.6: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Yes</w:t>
            </w:r>
          </w:p>
          <w:p w14:paraId="1F66BAD7" w14:textId="60930DDF" w:rsidR="00630ECF" w:rsidRPr="003B2A95" w:rsidRDefault="00630ECF" w:rsidP="00630ECF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3B2A9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CTP-5.14.0-v1.00: </w:t>
            </w:r>
            <w:r w:rsidR="003B2A9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0CB73A62" w14:textId="3C38E8A5" w:rsidR="00832AE3" w:rsidRPr="002503E0" w:rsidRDefault="00832AE3" w:rsidP="00832AE3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DDNXA-5.15.</w:t>
            </w:r>
            <w:r w:rsidR="009B37F6"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9B37F6"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.00 (Main Document): </w:t>
            </w:r>
            <w:r w:rsidR="002503E0" w:rsidRPr="002503E0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25722475" w14:textId="03CE04F5" w:rsidR="004D2D22" w:rsidRPr="00832AE3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DMP Package-5.</w:t>
            </w:r>
            <w:r w:rsidR="000545DB"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8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2</w:t>
            </w:r>
            <w:r w:rsidRP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.00</w:t>
            </w:r>
            <w:r w:rsidR="00ED39DA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: </w:t>
            </w:r>
            <w:r w:rsidR="00832AE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886751A" w14:textId="2DC0EAD6" w:rsidR="009B37F6" w:rsidRPr="00832AE3" w:rsidRDefault="009B37F6" w:rsidP="00AB64A5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DDCOM 20.4.1-v1.00: No</w:t>
            </w:r>
          </w:p>
          <w:p w14:paraId="0A1A00C8" w14:textId="0A6A6C5E" w:rsidR="004D2D22" w:rsidRPr="00D45336" w:rsidRDefault="004D2D22" w:rsidP="004D2D22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CRP 5.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4533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: </w:t>
            </w:r>
            <w:r w:rsidR="00D45336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3A88AE6F" w14:textId="02AD7B41" w:rsidR="00CC319C" w:rsidRDefault="00CC319C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CTS-5.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9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-v1.00: No</w:t>
            </w:r>
          </w:p>
          <w:p w14:paraId="046DC0B6" w14:textId="77777777" w:rsidR="00EF4879" w:rsidRPr="00EF4879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EF4879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Functional Specifications (FSS/BPM): No</w:t>
            </w:r>
          </w:p>
          <w:p w14:paraId="0B15644E" w14:textId="0186B34E" w:rsidR="00EF4879" w:rsidRPr="00931B0B" w:rsidRDefault="00EF4879" w:rsidP="00EF487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</w:pPr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lastRenderedPageBreak/>
              <w:t xml:space="preserve">UCC IA/DA </w:t>
            </w:r>
            <w:proofErr w:type="spellStart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>Annex</w:t>
            </w:r>
            <w:proofErr w:type="spellEnd"/>
            <w:r w:rsidRPr="00931B0B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it-IT"/>
              </w:rPr>
              <w:t xml:space="preserve"> B: No</w:t>
            </w:r>
          </w:p>
          <w:p w14:paraId="229C9CA0" w14:textId="727E25E8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ACS-5</w:t>
            </w:r>
            <w:r w:rsidR="00D3169D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 &amp; ACS-Annex-AES/NCTS: 5.</w:t>
            </w:r>
            <w:r w:rsidR="009B37F6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10</w:t>
            </w:r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.0-v1.00: No</w:t>
            </w:r>
          </w:p>
          <w:p w14:paraId="37084E71" w14:textId="0A4F13ED" w:rsidR="004D2D22" w:rsidRPr="00D3169D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proofErr w:type="spellStart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ieCA</w:t>
            </w:r>
            <w:proofErr w:type="spellEnd"/>
            <w:r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1.0.4.1: </w:t>
            </w:r>
            <w:r w:rsidR="00F87DF5" w:rsidRPr="00D3169D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54B61ED0" w14:textId="77777777" w:rsidR="004D2D22" w:rsidRPr="00F87DF5" w:rsidRDefault="004D2D22" w:rsidP="00FE6040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CS/RD2_DATA: 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No</w:t>
            </w:r>
          </w:p>
          <w:p w14:paraId="19DB3EF5" w14:textId="68ECBDE5" w:rsidR="005B5FCE" w:rsidRPr="004D2D22" w:rsidRDefault="004D2D22" w:rsidP="00FE6040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6E5733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>CS/MIS2_DATA:</w:t>
            </w:r>
            <w:r w:rsidRPr="00F87DF5">
              <w:rPr>
                <w:rFonts w:asciiTheme="minorHAnsi" w:hAnsiTheme="minorHAnsi" w:cstheme="minorHAnsi"/>
                <w:color w:val="808080" w:themeColor="background1" w:themeShade="80"/>
                <w:sz w:val="22"/>
                <w:szCs w:val="22"/>
                <w:lang w:val="en-IE"/>
              </w:rPr>
              <w:t xml:space="preserve"> No</w:t>
            </w:r>
          </w:p>
        </w:tc>
      </w:tr>
    </w:tbl>
    <w:p w14:paraId="7046B0DF" w14:textId="43C398AE" w:rsidR="009B2C35" w:rsidRDefault="009B2C35" w:rsidP="005B5FCE">
      <w:pPr>
        <w:rPr>
          <w:lang w:eastAsia="x-none"/>
        </w:rPr>
      </w:pPr>
    </w:p>
    <w:p w14:paraId="41C51BD6" w14:textId="18300DEB" w:rsidR="009B2C35" w:rsidRDefault="009B2C35">
      <w:pPr>
        <w:rPr>
          <w:lang w:eastAsia="x-none"/>
        </w:rPr>
      </w:pPr>
    </w:p>
    <w:p w14:paraId="643BDE14" w14:textId="77777777" w:rsidR="00ED39DA" w:rsidRDefault="00ED39DA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11A0E347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9B2161" w:rsidRPr="004D2D22" w14:paraId="21920B76" w14:textId="77777777" w:rsidTr="00661ABA">
        <w:trPr>
          <w:trHeight w:val="1947"/>
        </w:trPr>
        <w:tc>
          <w:tcPr>
            <w:tcW w:w="9630" w:type="dxa"/>
          </w:tcPr>
          <w:p w14:paraId="215ECCD3" w14:textId="05002864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The 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DDNXA-5.15.</w:t>
            </w:r>
            <w:r w:rsidR="00264571">
              <w:rPr>
                <w:rFonts w:ascii="Calibri" w:hAnsi="Calibri" w:cs="Arial"/>
                <w:b/>
                <w:sz w:val="22"/>
                <w:szCs w:val="22"/>
                <w:lang w:val="en-IE"/>
              </w:rPr>
              <w:t>1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>-v1.00 (incl. Appendix Q2) and the CSE-v51.8.</w:t>
            </w:r>
            <w:r w:rsidR="00264571">
              <w:rPr>
                <w:rFonts w:ascii="Calibri" w:hAnsi="Calibri" w:cs="Arial"/>
                <w:b/>
                <w:sz w:val="22"/>
                <w:szCs w:val="22"/>
                <w:lang w:val="en-IE"/>
              </w:rPr>
              <w:t>2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>shall be corrected as follows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(addition of </w:t>
            </w:r>
            <w:r w:rsidRPr="004D2D22">
              <w:rPr>
                <w:rFonts w:ascii="Calibri" w:hAnsi="Calibri" w:cs="Arial"/>
                <w:b/>
                <w:sz w:val="22"/>
                <w:szCs w:val="22"/>
                <w:highlight w:val="yellow"/>
                <w:lang w:val="en-IE"/>
              </w:rPr>
              <w:t>text highlighted in yellow</w:t>
            </w:r>
            <w:r w:rsidRPr="004D2D22">
              <w:rPr>
                <w:rFonts w:ascii="Calibri" w:hAnsi="Calibri" w:cs="Arial"/>
                <w:b/>
                <w:sz w:val="22"/>
                <w:szCs w:val="22"/>
                <w:lang w:val="en-IE"/>
              </w:rPr>
              <w:t xml:space="preserve">, </w:t>
            </w:r>
            <w:r w:rsidRPr="004D2D22">
              <w:rPr>
                <w:rFonts w:ascii="Calibri" w:hAnsi="Calibri" w:cs="Arial"/>
                <w:sz w:val="22"/>
                <w:szCs w:val="22"/>
                <w:lang w:val="en-IE"/>
              </w:rPr>
              <w:t xml:space="preserve">removal of </w:t>
            </w:r>
            <w:r w:rsidRPr="004D2D22">
              <w:rPr>
                <w:rFonts w:ascii="Calibri" w:hAnsi="Calibri" w:cs="Arial"/>
                <w:strike/>
                <w:color w:val="FF0000"/>
                <w:sz w:val="22"/>
                <w:szCs w:val="22"/>
                <w:lang w:val="en-IE"/>
              </w:rPr>
              <w:t>text with strikethrough</w:t>
            </w:r>
            <w:r w:rsidRPr="004D2D22">
              <w:rPr>
                <w:rFonts w:ascii="Calibri" w:hAnsi="Calibri" w:cs="Calibri"/>
                <w:sz w:val="22"/>
                <w:szCs w:val="22"/>
                <w:lang w:val="en-IE"/>
              </w:rPr>
              <w:t>).</w:t>
            </w:r>
          </w:p>
          <w:p w14:paraId="4CE46C8E" w14:textId="77777777" w:rsidR="004D2D22" w:rsidRPr="004D2D22" w:rsidRDefault="004D2D22" w:rsidP="004D2D22">
            <w:pPr>
              <w:rPr>
                <w:rFonts w:ascii="Calibri" w:hAnsi="Calibri" w:cs="Arial"/>
                <w:lang w:val="en-IE"/>
              </w:rPr>
            </w:pPr>
          </w:p>
          <w:p w14:paraId="72255C60" w14:textId="77777777" w:rsidR="004D2D22" w:rsidRPr="004D2D22" w:rsidRDefault="004D2D22" w:rsidP="004D2D22">
            <w:pPr>
              <w:rPr>
                <w:rFonts w:ascii="Calibri" w:hAnsi="Calibri" w:cs="Arial"/>
                <w:sz w:val="22"/>
                <w:szCs w:val="22"/>
                <w:lang w:val="en-IE"/>
              </w:rPr>
            </w:pPr>
          </w:p>
          <w:p w14:paraId="23DF5D77" w14:textId="75D6F922" w:rsidR="00EA3A76" w:rsidRPr="005029B1" w:rsidRDefault="00CE2BD8" w:rsidP="005029B1">
            <w:pPr>
              <w:rPr>
                <w:rFonts w:ascii="Calibri" w:hAnsi="Calibri" w:cs="Calibri"/>
                <w:sz w:val="22"/>
                <w:szCs w:val="22"/>
              </w:rPr>
            </w:pPr>
            <w:r w:rsidRPr="005029B1">
              <w:rPr>
                <w:rFonts w:ascii="Calibri" w:hAnsi="Calibri" w:cs="Calibri"/>
                <w:sz w:val="22"/>
                <w:szCs w:val="22"/>
              </w:rPr>
              <w:t>Data Element ‘Sequence number’ shall be removed from Data Group “Functional Error” in message IE548</w:t>
            </w:r>
          </w:p>
          <w:p w14:paraId="796AC0B9" w14:textId="77777777" w:rsidR="002503E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</w:rPr>
            </w:pPr>
          </w:p>
          <w:p w14:paraId="5FD1719F" w14:textId="502D6939" w:rsidR="002503E0" w:rsidRDefault="002503E0" w:rsidP="002503E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503E0">
              <w:rPr>
                <w:rFonts w:ascii="Calibri" w:hAnsi="Calibri" w:cs="Calibri"/>
                <w:b/>
                <w:bCs/>
                <w:sz w:val="22"/>
                <w:szCs w:val="22"/>
              </w:rPr>
              <w:t>FROM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  <w:p w14:paraId="7FA4BDE0" w14:textId="53207B0C" w:rsidR="002503E0" w:rsidRPr="009B6CEF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0DA79E8C" w14:textId="427572EE" w:rsidR="00E842E5" w:rsidRPr="00E842E5" w:rsidRDefault="00E842E5" w:rsidP="00E842E5">
            <w:pPr>
              <w:ind w:left="360"/>
              <w:rPr>
                <w:rFonts w:ascii="Calibri" w:hAnsi="Calibri" w:cs="Calibri"/>
                <w:sz w:val="22"/>
                <w:szCs w:val="22"/>
                <w:lang w:val="en-US" w:eastAsia="en-GB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IE" w:eastAsia="en-GB"/>
              </w:rPr>
              <w:t>--</w:t>
            </w:r>
            <w:r>
              <w:rPr>
                <w:rFonts w:ascii="Calibri" w:hAnsi="Calibri" w:cs="Calibri"/>
                <w:sz w:val="22"/>
                <w:szCs w:val="22"/>
                <w:lang w:val="en-US" w:eastAsia="en-GB"/>
              </w:rPr>
              <w:t>-</w:t>
            </w:r>
            <w:r w:rsidRPr="00E842E5">
              <w:rPr>
                <w:rFonts w:ascii="Calibri" w:hAnsi="Calibri" w:cs="Calibri"/>
                <w:b/>
                <w:bCs/>
                <w:sz w:val="22"/>
                <w:szCs w:val="22"/>
                <w:lang w:val="en-US" w:eastAsia="en-GB"/>
              </w:rPr>
              <w:t>FUNCTIONAL ERROR</w:t>
            </w:r>
          </w:p>
          <w:p w14:paraId="566E4BCC" w14:textId="2DCC2E63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sz w:val="22"/>
                <w:szCs w:val="22"/>
              </w:rPr>
              <w:t xml:space="preserve">Sequence number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R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 </w:t>
            </w:r>
            <w:r w:rsidRPr="004D2D22">
              <w:rPr>
                <w:rFonts w:ascii="Calibri" w:hAnsi="Calibri" w:cs="Calibri"/>
                <w:sz w:val="22"/>
                <w:szCs w:val="22"/>
              </w:rPr>
              <w:t>R0987</w:t>
            </w:r>
          </w:p>
          <w:p w14:paraId="605EB390" w14:textId="698BA880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Error pointer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     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R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G0009</w:t>
            </w:r>
          </w:p>
          <w:p w14:paraId="2C1B8F14" w14:textId="4D6189C0" w:rsidR="00E842E5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Error code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         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R      </w:t>
            </w:r>
            <w:r>
              <w:rPr>
                <w:rFonts w:ascii="Calibri" w:hAnsi="Calibri" w:cs="Calibri"/>
                <w:sz w:val="22"/>
                <w:szCs w:val="22"/>
              </w:rPr>
              <w:t>CL180</w:t>
            </w:r>
          </w:p>
          <w:p w14:paraId="10B9284F" w14:textId="0D1C576C" w:rsidR="00E842E5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Error reason                         R                    G0010</w:t>
            </w:r>
          </w:p>
          <w:p w14:paraId="7D33EA8C" w14:textId="3EDB0BFC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Original attribute value      O</w:t>
            </w:r>
          </w:p>
          <w:p w14:paraId="384CBE18" w14:textId="77777777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sz w:val="22"/>
                <w:szCs w:val="22"/>
              </w:rPr>
              <w:t>(..)</w:t>
            </w:r>
          </w:p>
          <w:p w14:paraId="64AA2436" w14:textId="77777777" w:rsidR="00E842E5" w:rsidRPr="00E842E5" w:rsidRDefault="00E842E5" w:rsidP="00E842E5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0B175FA5" w14:textId="77777777" w:rsidR="002503E0" w:rsidRDefault="002503E0" w:rsidP="002503E0">
            <w:pPr>
              <w:pStyle w:val="ListParagraph"/>
              <w:rPr>
                <w:rFonts w:ascii="Calibri" w:hAnsi="Calibri" w:cs="Calibri"/>
                <w:sz w:val="22"/>
                <w:szCs w:val="22"/>
              </w:rPr>
            </w:pPr>
          </w:p>
          <w:p w14:paraId="5EFDF7EB" w14:textId="7EA8C82F" w:rsidR="002503E0" w:rsidRDefault="002503E0" w:rsidP="002503E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503E0">
              <w:rPr>
                <w:rFonts w:ascii="Calibri" w:hAnsi="Calibri" w:cs="Calibri"/>
                <w:b/>
                <w:bCs/>
                <w:sz w:val="22"/>
                <w:szCs w:val="22"/>
              </w:rPr>
              <w:t>TO:</w:t>
            </w:r>
          </w:p>
          <w:p w14:paraId="4AFF8F23" w14:textId="77777777" w:rsidR="00E842E5" w:rsidRDefault="00E842E5" w:rsidP="002503E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3BE41CC" w14:textId="77777777" w:rsidR="00E842E5" w:rsidRPr="00E842E5" w:rsidRDefault="00E842E5" w:rsidP="00E842E5">
            <w:pPr>
              <w:ind w:left="360"/>
              <w:rPr>
                <w:rFonts w:ascii="Calibri" w:hAnsi="Calibri" w:cs="Calibri"/>
                <w:sz w:val="22"/>
                <w:szCs w:val="22"/>
                <w:lang w:val="en-US" w:eastAsia="en-GB"/>
              </w:rPr>
            </w:pPr>
            <w:r w:rsidRPr="004D2D22">
              <w:rPr>
                <w:rFonts w:ascii="Calibri" w:hAnsi="Calibri" w:cs="Calibri"/>
                <w:sz w:val="22"/>
                <w:szCs w:val="22"/>
                <w:lang w:val="en-IE" w:eastAsia="en-GB"/>
              </w:rPr>
              <w:t>--</w:t>
            </w:r>
            <w:r>
              <w:rPr>
                <w:rFonts w:ascii="Calibri" w:hAnsi="Calibri" w:cs="Calibri"/>
                <w:sz w:val="22"/>
                <w:szCs w:val="22"/>
                <w:lang w:val="en-US" w:eastAsia="en-GB"/>
              </w:rPr>
              <w:t>-</w:t>
            </w:r>
            <w:r w:rsidRPr="00E842E5">
              <w:rPr>
                <w:rFonts w:ascii="Calibri" w:hAnsi="Calibri" w:cs="Calibri"/>
                <w:b/>
                <w:bCs/>
                <w:sz w:val="22"/>
                <w:szCs w:val="22"/>
                <w:lang w:val="en-US" w:eastAsia="en-GB"/>
              </w:rPr>
              <w:t>FUNCTIONAL ERROR</w:t>
            </w:r>
          </w:p>
          <w:p w14:paraId="24EEFEFC" w14:textId="77777777" w:rsidR="00E842E5" w:rsidRPr="00757993" w:rsidRDefault="00E842E5" w:rsidP="00E842E5">
            <w:pPr>
              <w:ind w:left="144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757993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Sequence number              R                    R0987</w:t>
            </w:r>
          </w:p>
          <w:p w14:paraId="7FB8D525" w14:textId="77777777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Error pointer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     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R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G0009</w:t>
            </w:r>
          </w:p>
          <w:p w14:paraId="70D5F735" w14:textId="77777777" w:rsidR="00E842E5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Error code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                     </w:t>
            </w:r>
            <w:r w:rsidRPr="004D2D22">
              <w:rPr>
                <w:rFonts w:ascii="Calibri" w:hAnsi="Calibri" w:cs="Calibri"/>
                <w:sz w:val="22"/>
                <w:szCs w:val="22"/>
              </w:rPr>
              <w:t xml:space="preserve">R      </w:t>
            </w:r>
            <w:r>
              <w:rPr>
                <w:rFonts w:ascii="Calibri" w:hAnsi="Calibri" w:cs="Calibri"/>
                <w:sz w:val="22"/>
                <w:szCs w:val="22"/>
              </w:rPr>
              <w:t>CL180</w:t>
            </w:r>
          </w:p>
          <w:p w14:paraId="5B799561" w14:textId="77777777" w:rsidR="00E842E5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Error reason                         R                    G0010</w:t>
            </w:r>
          </w:p>
          <w:p w14:paraId="62647E15" w14:textId="77777777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Original attribute value      O</w:t>
            </w:r>
          </w:p>
          <w:p w14:paraId="4445CF49" w14:textId="77777777" w:rsidR="00E842E5" w:rsidRPr="004D2D22" w:rsidRDefault="00E842E5" w:rsidP="00E842E5">
            <w:pPr>
              <w:ind w:left="1440"/>
              <w:rPr>
                <w:rFonts w:ascii="Calibri" w:hAnsi="Calibri" w:cs="Calibri"/>
                <w:sz w:val="22"/>
                <w:szCs w:val="22"/>
              </w:rPr>
            </w:pPr>
            <w:r w:rsidRPr="004D2D22">
              <w:rPr>
                <w:rFonts w:ascii="Calibri" w:hAnsi="Calibri" w:cs="Calibri"/>
                <w:sz w:val="22"/>
                <w:szCs w:val="22"/>
              </w:rPr>
              <w:t>(..)</w:t>
            </w:r>
          </w:p>
          <w:p w14:paraId="5E659071" w14:textId="77777777" w:rsidR="00E842E5" w:rsidRDefault="00E842E5" w:rsidP="002503E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3F95746" w14:textId="201D5234" w:rsidR="002503E0" w:rsidRPr="002503E0" w:rsidRDefault="002503E0" w:rsidP="002503E0">
            <w:pPr>
              <w:pStyle w:val="ListParagrap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9668E8F" w14:textId="2E2FCE82" w:rsidR="004C13A2" w:rsidRDefault="004C13A2" w:rsidP="004C13A2">
            <w:pPr>
              <w:rPr>
                <w:rFonts w:ascii="Calibri" w:hAnsi="Calibri" w:cs="Calibri"/>
                <w:sz w:val="22"/>
                <w:szCs w:val="22"/>
                <w:lang w:val="en-IE"/>
              </w:rPr>
            </w:pPr>
          </w:p>
          <w:p w14:paraId="7B120C7E" w14:textId="0DBE1737" w:rsidR="004C13A2" w:rsidRPr="006E5733" w:rsidRDefault="004C13A2" w:rsidP="006E573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</w:pPr>
            <w:r w:rsidRPr="006E5733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IMPACT ASSESSMENT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IE"/>
              </w:rPr>
              <w:t>:</w:t>
            </w:r>
          </w:p>
          <w:p w14:paraId="34FA9EA9" w14:textId="2C19A3BD" w:rsidR="002C0BBF" w:rsidRDefault="0000229C" w:rsidP="002C0BBF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This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IE"/>
              </w:rPr>
              <w:t>RfC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IE"/>
              </w:rPr>
              <w:t xml:space="preserve"> proposal introduces semantic changes in the External Domain message CC548C</w:t>
            </w:r>
            <w:r w:rsidR="00845633">
              <w:rPr>
                <w:rFonts w:ascii="Calibri" w:hAnsi="Calibri" w:cs="Calibri"/>
                <w:sz w:val="22"/>
                <w:szCs w:val="22"/>
                <w:lang w:val="en-IE"/>
              </w:rPr>
              <w:t>. Since this proposal affects only ED messages, it</w:t>
            </w:r>
            <w:r w:rsidR="00C177F6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should be deployed in a </w:t>
            </w:r>
            <w:r w:rsidR="00C177F6" w:rsidRPr="00A84CAA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n-IE"/>
              </w:rPr>
              <w:t>flexible way</w:t>
            </w:r>
            <w:r>
              <w:rPr>
                <w:rFonts w:ascii="Calibri" w:hAnsi="Calibri" w:cs="Calibri"/>
                <w:sz w:val="22"/>
                <w:szCs w:val="22"/>
                <w:lang w:val="en-IE"/>
              </w:rPr>
              <w:t>.</w:t>
            </w:r>
          </w:p>
          <w:p w14:paraId="15EFED5E" w14:textId="77777777" w:rsidR="00923895" w:rsidRPr="00923895" w:rsidRDefault="00923895" w:rsidP="002C0BBF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19783A27" w14:textId="2914A760" w:rsidR="004D2D22" w:rsidRPr="0075292C" w:rsidRDefault="004D2D22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External Domain – </w:t>
            </w:r>
            <w:r w:rsidR="0075292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Low</w:t>
            </w:r>
          </w:p>
          <w:p w14:paraId="38EF7DCC" w14:textId="77777777" w:rsidR="004D2D22" w:rsidRPr="004D2D22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4553A0E" w14:textId="23E0B1E6" w:rsidR="00A132DE" w:rsidRPr="00923895" w:rsidRDefault="004D2D22" w:rsidP="00923895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4D2D22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Impact on National Domain – </w:t>
            </w:r>
            <w:r w:rsidR="002E5A9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No</w:t>
            </w:r>
          </w:p>
          <w:p w14:paraId="58F74CC4" w14:textId="77777777" w:rsidR="004D2D22" w:rsidRPr="005E562C" w:rsidRDefault="004D2D22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4240074F" w14:textId="446E0678" w:rsidR="00EC0E3C" w:rsidRDefault="00EC0E3C" w:rsidP="004D2D22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</w:pPr>
            <w:r w:rsidRPr="00EC0E3C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Impact/Consequence/Risk in case of non-implementation:</w:t>
            </w:r>
            <w:r w:rsidR="00661ABA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 xml:space="preserve"> </w:t>
            </w:r>
            <w:r w:rsidR="00923895"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n-US"/>
              </w:rPr>
              <w:t>No</w:t>
            </w:r>
          </w:p>
          <w:p w14:paraId="750438AB" w14:textId="77777777" w:rsidR="00295BE3" w:rsidRDefault="00295BE3" w:rsidP="004D2D22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1C337EB4" w14:textId="77777777" w:rsidR="001E3A44" w:rsidRPr="008310EE" w:rsidRDefault="00712D0E" w:rsidP="001E3A4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val="en-IE"/>
              </w:rPr>
              <w:t>Proposed</w:t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IE"/>
              </w:rPr>
              <w:t xml:space="preserve"> date of applicability in Operations </w:t>
            </w:r>
            <w:r w:rsidRPr="00603982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val="en-IE"/>
              </w:rPr>
              <w:t>(</w:t>
            </w:r>
            <w:r w:rsidRPr="00603982">
              <w:rPr>
                <w:rFonts w:asciiTheme="minorHAnsi" w:hAnsiTheme="minorHAnsi"/>
                <w:b/>
                <w:bCs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-</w:t>
            </w:r>
            <w:r w:rsidRPr="00603982">
              <w:rPr>
                <w:rFonts w:asciiTheme="minorHAnsi" w:hAnsiTheme="minorHAnsi"/>
                <w:b/>
                <w:bCs/>
                <w:sz w:val="22"/>
                <w:szCs w:val="22"/>
              </w:rPr>
              <w:t>ops)</w:t>
            </w:r>
            <w:r w:rsidRPr="0085002F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E3A44">
              <w:rPr>
                <w:rFonts w:ascii="Calibri" w:hAnsi="Calibri" w:cs="Calibri"/>
                <w:sz w:val="22"/>
                <w:szCs w:val="22"/>
              </w:rPr>
              <w:t>27</w:t>
            </w:r>
            <w:r w:rsidR="001E3A44"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1E3A44"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7E9078C9" w14:textId="34AD8DD1" w:rsidR="001E3A44" w:rsidRPr="00D423DA" w:rsidRDefault="001E3A44" w:rsidP="001E3A44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N/A</w:t>
            </w:r>
          </w:p>
          <w:p w14:paraId="0776AD1C" w14:textId="2128D81C" w:rsidR="001E3A44" w:rsidRDefault="001E3A44" w:rsidP="001E3A44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F2768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F2768">
              <w:rPr>
                <w:rFonts w:ascii="Calibri" w:hAnsi="Calibri" w:cs="Calibri"/>
                <w:sz w:val="22"/>
                <w:szCs w:val="22"/>
              </w:rPr>
              <w:t>February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2025</w:t>
            </w:r>
          </w:p>
          <w:p w14:paraId="5B302BD6" w14:textId="6EDBC8D6" w:rsidR="00712D0E" w:rsidRPr="00712D0E" w:rsidRDefault="00712D0E" w:rsidP="003549BF">
            <w:pPr>
              <w:ind w:left="4664" w:hanging="4680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</w:pPr>
            <w:r w:rsidRPr="00712D0E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u w:val="single"/>
                <w:lang w:val="en-IE"/>
              </w:rPr>
              <w:t>Consequence of not approving the RFC-Proposal</w:t>
            </w:r>
            <w:r w:rsidRPr="00712D0E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u w:val="single"/>
                <w:lang w:val="en-IE"/>
              </w:rPr>
              <w:t>:</w:t>
            </w:r>
            <w:r w:rsidRPr="00712D0E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    </w:t>
            </w:r>
            <w:r w:rsidR="00286649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The m</w:t>
            </w:r>
            <w:r w:rsidR="00C94D9C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isalignment </w:t>
            </w:r>
            <w:r w:rsidR="00A771DF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regarding the </w:t>
            </w:r>
            <w:r w:rsidR="009D3EB1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presence</w:t>
            </w:r>
            <w:r w:rsidR="00A771DF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of </w:t>
            </w:r>
            <w:r w:rsidR="003549BF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D.I. &lt;FUNCTIONAL </w:t>
            </w:r>
            <w:proofErr w:type="spellStart"/>
            <w:r w:rsidR="003549BF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ERROR.Sequence</w:t>
            </w:r>
            <w:proofErr w:type="spellEnd"/>
            <w:r w:rsidR="003549BF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number&gt; </w:t>
            </w:r>
            <w:r w:rsidR="00F06103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in messages IE556</w:t>
            </w:r>
            <w:r w:rsidR="001E42B1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, </w:t>
            </w:r>
            <w:r w:rsidR="00F06103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IE557</w:t>
            </w:r>
            <w:r w:rsidR="00A63A0F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, IE906</w:t>
            </w:r>
            <w:r w:rsidR="00F06103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</w:t>
            </w:r>
            <w:r w:rsidR="00286649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vs. </w:t>
            </w:r>
            <w:r w:rsidR="003E1D90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IE548 </w:t>
            </w:r>
            <w:r w:rsidR="00A46E06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may</w:t>
            </w:r>
            <w:r w:rsidR="00286649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</w:t>
            </w:r>
            <w:r w:rsidR="007B056C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cause</w:t>
            </w:r>
            <w:r w:rsidR="00286649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</w:t>
            </w:r>
            <w:r w:rsidR="007B056C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unnecessary </w:t>
            </w:r>
            <w:r w:rsidR="00286649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confusion</w:t>
            </w:r>
            <w:r w:rsidR="001A0BC8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>.</w:t>
            </w:r>
            <w:r w:rsidR="00286649"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  <w:lang w:val="en-IE"/>
              </w:rPr>
              <w:t xml:space="preserve"> </w:t>
            </w:r>
          </w:p>
          <w:p w14:paraId="674D7518" w14:textId="2A480CB8" w:rsidR="0021332C" w:rsidRPr="00661ABA" w:rsidRDefault="00712D0E" w:rsidP="00712D0E">
            <w:pPr>
              <w:rPr>
                <w:rFonts w:ascii="Calibri" w:hAnsi="Calibri" w:cs="Calibri"/>
                <w:sz w:val="22"/>
                <w:szCs w:val="22"/>
              </w:rPr>
            </w:pPr>
            <w:r w:rsidRPr="00712D0E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u w:val="single"/>
                <w:lang w:val="en-IE"/>
              </w:rPr>
              <w:t>Risk of not implementing the change:</w:t>
            </w:r>
            <w:r w:rsidRPr="00712D0E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val="en-IE"/>
              </w:rPr>
              <w:t xml:space="preserve"> </w:t>
            </w:r>
            <w:r w:rsidR="002C1B5C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val="en-IE"/>
              </w:rPr>
              <w:t>No</w:t>
            </w:r>
          </w:p>
        </w:tc>
      </w:tr>
    </w:tbl>
    <w:p w14:paraId="3616FC98" w14:textId="77777777" w:rsidR="005B5FCE" w:rsidRPr="004D2D22" w:rsidRDefault="005B5FCE" w:rsidP="005B5FCE">
      <w:pPr>
        <w:rPr>
          <w:rFonts w:asciiTheme="minorHAnsi" w:hAnsiTheme="minorHAnsi" w:cstheme="minorHAnsi"/>
          <w:sz w:val="28"/>
          <w:szCs w:val="28"/>
          <w:lang w:val="en-US" w:eastAsia="x-none"/>
        </w:rPr>
      </w:pPr>
    </w:p>
    <w:p w14:paraId="2AE519A7" w14:textId="3F7D0C24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4D2D22" w:rsidRPr="005E7EDB" w14:paraId="2A012929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BC31" w14:textId="18DF84FC" w:rsidR="004D2D22" w:rsidRPr="006E5733" w:rsidRDefault="004D2D22" w:rsidP="005E3DE6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6E5733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DDNXA-5.15.</w:t>
            </w:r>
            <w:r w:rsidR="00923895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-v</w:t>
            </w:r>
            <w:r w:rsidR="005029B1"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  <w:r w:rsidR="00923895" w:rsidRPr="00923895">
              <w:rPr>
                <w:rFonts w:asciiTheme="minorHAnsi" w:hAnsiTheme="minorHAnsi" w:cs="Arial"/>
                <w:b/>
                <w:sz w:val="22"/>
                <w:szCs w:val="22"/>
              </w:rPr>
              <w:t>.00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B03" w14:textId="3E13D11F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53C59B8E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D2D22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4D2D22" w:rsidRPr="005E7EDB" w14:paraId="554C9F49" w14:textId="77777777" w:rsidTr="005E3DE6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D6BC7" w14:textId="5F8B9417" w:rsidR="004D2D22" w:rsidRPr="00385508" w:rsidRDefault="0075292C" w:rsidP="005E3DE6">
                  <w:pPr>
                    <w:rPr>
                      <w:rFonts w:ascii="Segoe UI" w:hAnsi="Segoe UI" w:cs="Segoe UI"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Cs/>
                      <w:sz w:val="22"/>
                      <w:szCs w:val="22"/>
                      <w:lang w:val="en-US"/>
                    </w:rPr>
                    <w:t>Update of appendices: Q2, D</w:t>
                  </w:r>
                </w:p>
              </w:tc>
            </w:tr>
          </w:tbl>
          <w:p w14:paraId="7787A63B" w14:textId="77777777" w:rsidR="004D2D22" w:rsidRPr="004D2D22" w:rsidRDefault="004D2D22" w:rsidP="005E3DE6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6CEF" w:rsidRPr="005E7EDB" w14:paraId="4BF27F93" w14:textId="77777777" w:rsidTr="004D2D22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9C89" w14:textId="30B83B2E" w:rsidR="009B6CEF" w:rsidRPr="006E5733" w:rsidRDefault="009B6CEF" w:rsidP="009B6CEF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7D1AA9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TRP-5.1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4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0</w:t>
            </w:r>
            <w:r w:rsidRPr="007D1AA9">
              <w:rPr>
                <w:rFonts w:asciiTheme="minorHAnsi" w:hAnsiTheme="minorHAnsi" w:cs="Segoe UI"/>
                <w:b/>
                <w:sz w:val="22"/>
                <w:szCs w:val="22"/>
              </w:rPr>
              <w:t>-v1.0</w:t>
            </w:r>
            <w:r>
              <w:rPr>
                <w:rFonts w:asciiTheme="minorHAnsi" w:hAnsiTheme="minorHAnsi" w:cs="Segoe UI"/>
                <w:b/>
                <w:sz w:val="22"/>
                <w:szCs w:val="22"/>
              </w:rPr>
              <w:t>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4BF" w14:textId="77777777" w:rsidR="009B6CEF" w:rsidRPr="003D114B" w:rsidRDefault="009B6CEF" w:rsidP="009B6CEF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3D114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1AC22ADF" w14:textId="77777777" w:rsidR="009B6CEF" w:rsidRPr="003D114B" w:rsidRDefault="009B6CEF" w:rsidP="009B6CEF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06DD3">
              <w:rPr>
                <w:rFonts w:asciiTheme="minorHAnsi" w:hAnsiTheme="minorHAnsi" w:cs="Arial"/>
                <w:bCs/>
                <w:sz w:val="22"/>
                <w:szCs w:val="22"/>
              </w:rPr>
              <w:t>Draft impact on CTP/TRP during the DDNA IAR/RFC proposal: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2"/>
              <w:gridCol w:w="709"/>
              <w:gridCol w:w="4136"/>
            </w:tblGrid>
            <w:tr w:rsidR="009B6CEF" w:rsidRPr="003D114B" w14:paraId="7BDC83A4" w14:textId="77777777" w:rsidTr="00C522A1">
              <w:tc>
                <w:tcPr>
                  <w:tcW w:w="1502" w:type="dxa"/>
                </w:tcPr>
                <w:p w14:paraId="25F36B6E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TC (Partially Passed or Failed if NA not aligned):</w:t>
                  </w:r>
                </w:p>
              </w:tc>
              <w:tc>
                <w:tcPr>
                  <w:tcW w:w="709" w:type="dxa"/>
                </w:tcPr>
                <w:p w14:paraId="066D1A34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2292FC0F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B6CEF" w:rsidRPr="003D114B" w14:paraId="1264B354" w14:textId="77777777" w:rsidTr="00C522A1">
              <w:tc>
                <w:tcPr>
                  <w:tcW w:w="1502" w:type="dxa"/>
                </w:tcPr>
                <w:p w14:paraId="55B3339F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Deleted Test Cases:</w:t>
                  </w:r>
                </w:p>
              </w:tc>
              <w:tc>
                <w:tcPr>
                  <w:tcW w:w="709" w:type="dxa"/>
                </w:tcPr>
                <w:p w14:paraId="56D03D24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0DC67AE1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B6CEF" w:rsidRPr="003D114B" w14:paraId="2C24DCE5" w14:textId="77777777" w:rsidTr="00C522A1">
              <w:tc>
                <w:tcPr>
                  <w:tcW w:w="1502" w:type="dxa"/>
                </w:tcPr>
                <w:p w14:paraId="3C4049B9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New Test Cases:</w:t>
                  </w:r>
                </w:p>
              </w:tc>
              <w:tc>
                <w:tcPr>
                  <w:tcW w:w="709" w:type="dxa"/>
                </w:tcPr>
                <w:p w14:paraId="09591E7E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</w:tcPr>
                <w:p w14:paraId="3AF38AE9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B6CEF" w:rsidRPr="003D114B" w14:paraId="6044AEB3" w14:textId="77777777" w:rsidTr="00C522A1">
              <w:tc>
                <w:tcPr>
                  <w:tcW w:w="1502" w:type="dxa"/>
                  <w:tcBorders>
                    <w:bottom w:val="single" w:sz="4" w:space="0" w:color="auto"/>
                  </w:tcBorders>
                </w:tcPr>
                <w:p w14:paraId="1D3B0546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Updated Drools: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14:paraId="7C461E3A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No</w:t>
                  </w:r>
                </w:p>
              </w:tc>
              <w:tc>
                <w:tcPr>
                  <w:tcW w:w="4136" w:type="dxa"/>
                  <w:tcBorders>
                    <w:bottom w:val="single" w:sz="4" w:space="0" w:color="auto"/>
                  </w:tcBorders>
                </w:tcPr>
                <w:p w14:paraId="29028212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>None</w:t>
                  </w:r>
                </w:p>
              </w:tc>
            </w:tr>
            <w:tr w:rsidR="009B6CEF" w:rsidRPr="003D114B" w14:paraId="6E40E36B" w14:textId="77777777" w:rsidTr="00C522A1">
              <w:trPr>
                <w:trHeight w:val="382"/>
              </w:trPr>
              <w:tc>
                <w:tcPr>
                  <w:tcW w:w="1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EF1C7" w14:textId="77777777" w:rsidR="009B6CEF" w:rsidRPr="00406DD3" w:rsidRDefault="009B6CEF" w:rsidP="009B6CEF">
                  <w:pPr>
                    <w:spacing w:before="12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Other:</w:t>
                  </w:r>
                </w:p>
              </w:tc>
              <w:tc>
                <w:tcPr>
                  <w:tcW w:w="48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BE3695" w14:textId="7BC9971B" w:rsidR="009B6CEF" w:rsidRPr="003D114B" w:rsidRDefault="009B6CEF" w:rsidP="009B6CEF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Update </w:t>
                  </w:r>
                  <w:proofErr w:type="spellStart"/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xsd</w:t>
                  </w:r>
                  <w:proofErr w:type="spellEnd"/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 for </w:t>
                  </w:r>
                  <w:r w:rsidR="00755190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removing the </w:t>
                  </w:r>
                  <w:r w:rsidR="003B0848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data element ‘Sequence Number’ from IE548</w:t>
                  </w:r>
                  <w:r w:rsidR="006815B7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BCE146E" w14:textId="28070785" w:rsidR="009B6CEF" w:rsidRPr="004D2D22" w:rsidRDefault="009B6CEF" w:rsidP="009B6CEF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1B9F96B" w14:textId="77777777" w:rsidR="00D258D5" w:rsidRPr="00D90651" w:rsidRDefault="00D258D5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4A3F7C21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812E43">
        <w:trPr>
          <w:trHeight w:val="1655"/>
        </w:trPr>
        <w:tc>
          <w:tcPr>
            <w:tcW w:w="9663" w:type="dxa"/>
          </w:tcPr>
          <w:p w14:paraId="508A4B68" w14:textId="729C9241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812E43">
              <w:trPr>
                <w:trHeight w:val="773"/>
              </w:trPr>
              <w:tc>
                <w:tcPr>
                  <w:tcW w:w="9335" w:type="dxa"/>
                </w:tcPr>
                <w:p w14:paraId="7A484003" w14:textId="7E15782E" w:rsidR="0000229C" w:rsidRPr="0000229C" w:rsidRDefault="0000229C" w:rsidP="0000229C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 xml:space="preserve">Removal of Data Element ‘Sequence number’ from Data Group “FUNCTIONAL ERROR” in message </w:t>
                  </w:r>
                  <w:r w:rsidR="00EC4A3B"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CC548C</w:t>
                  </w: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  <w:lang w:val="en-US"/>
                    </w:rPr>
                    <w:t>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4"/>
        <w:gridCol w:w="2123"/>
        <w:gridCol w:w="1679"/>
        <w:gridCol w:w="4869"/>
      </w:tblGrid>
      <w:tr w:rsidR="005B5FCE" w:rsidRPr="00074158" w14:paraId="25F648CB" w14:textId="77777777" w:rsidTr="00FF2768">
        <w:tc>
          <w:tcPr>
            <w:tcW w:w="4851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9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FF2768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3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9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9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FF2768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3" w:type="dxa"/>
          </w:tcPr>
          <w:p w14:paraId="523282EB" w14:textId="6EC4D4E6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SOFT</w:t>
            </w:r>
            <w:r w:rsidR="003B2A95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EE7239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9" w:type="dxa"/>
          </w:tcPr>
          <w:p w14:paraId="76D54AAF" w14:textId="50473E73" w:rsidR="005B5FCE" w:rsidRPr="00CF5342" w:rsidRDefault="00EA23CA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14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03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869" w:type="dxa"/>
          </w:tcPr>
          <w:p w14:paraId="6F9F0931" w14:textId="6234834B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A01BEE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AC0AC6" w:rsidRPr="00074158" w14:paraId="10BC3FFC" w14:textId="77777777" w:rsidTr="00FF2768">
        <w:trPr>
          <w:trHeight w:val="284"/>
        </w:trPr>
        <w:tc>
          <w:tcPr>
            <w:tcW w:w="1049" w:type="dxa"/>
          </w:tcPr>
          <w:p w14:paraId="437EE715" w14:textId="25D95829" w:rsidR="00AC0AC6" w:rsidRPr="00AC0AC6" w:rsidRDefault="00AC0AC6" w:rsidP="00AC0AC6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AC0AC6">
              <w:rPr>
                <w:rFonts w:asciiTheme="minorHAnsi" w:hAnsiTheme="minorHAnsi" w:cs="Arial"/>
                <w:sz w:val="22"/>
                <w:szCs w:val="22"/>
              </w:rPr>
              <w:t>v0.20</w:t>
            </w:r>
          </w:p>
        </w:tc>
        <w:tc>
          <w:tcPr>
            <w:tcW w:w="2123" w:type="dxa"/>
          </w:tcPr>
          <w:p w14:paraId="7673DEB4" w14:textId="14118DA2" w:rsidR="00AC0AC6" w:rsidRPr="006B1220" w:rsidRDefault="00AC0AC6" w:rsidP="00AC0AC6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AC0AC6"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9" w:type="dxa"/>
          </w:tcPr>
          <w:p w14:paraId="56338392" w14:textId="5FE39F68" w:rsidR="00AC0AC6" w:rsidRPr="00AC0AC6" w:rsidRDefault="00AC0AC6" w:rsidP="00AC0AC6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AC0AC6">
              <w:rPr>
                <w:rFonts w:asciiTheme="minorHAnsi" w:hAnsiTheme="minorHAnsi" w:cs="Arial"/>
                <w:sz w:val="22"/>
                <w:szCs w:val="22"/>
              </w:rPr>
              <w:t>20/12/2023</w:t>
            </w:r>
          </w:p>
        </w:tc>
        <w:tc>
          <w:tcPr>
            <w:tcW w:w="4869" w:type="dxa"/>
          </w:tcPr>
          <w:p w14:paraId="114B4C56" w14:textId="29212072" w:rsidR="00AC0AC6" w:rsidRPr="00F9756A" w:rsidRDefault="00AC0AC6" w:rsidP="00AC0AC6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F9756A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Submitted for Review to DG TAXUD.</w:t>
            </w:r>
          </w:p>
        </w:tc>
      </w:tr>
      <w:tr w:rsidR="00622933" w:rsidRPr="00074158" w14:paraId="7E7DFA91" w14:textId="77777777" w:rsidTr="00FF2768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BA57" w14:textId="77777777" w:rsidR="00622933" w:rsidRPr="00622933" w:rsidRDefault="00622933" w:rsidP="00BB63FD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22933">
              <w:rPr>
                <w:rFonts w:asciiTheme="minorHAnsi" w:hAnsiTheme="minorHAnsi" w:cs="Arial"/>
                <w:sz w:val="22"/>
                <w:szCs w:val="22"/>
              </w:rPr>
              <w:t>v0.30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9463" w14:textId="7D32740C" w:rsidR="00622933" w:rsidRPr="00622933" w:rsidRDefault="00622933" w:rsidP="00BB63FD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22933">
              <w:rPr>
                <w:rFonts w:asciiTheme="minorHAnsi" w:hAnsiTheme="minorHAnsi" w:cs="Arial"/>
                <w:sz w:val="22"/>
                <w:szCs w:val="22"/>
              </w:rPr>
              <w:t>Updated by SOFT</w:t>
            </w:r>
            <w:r w:rsidR="00F80910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Pr="00622933">
              <w:rPr>
                <w:rFonts w:asciiTheme="minorHAnsi" w:hAnsiTheme="minorHAnsi" w:cs="Arial"/>
                <w:sz w:val="22"/>
                <w:szCs w:val="22"/>
              </w:rPr>
              <w:t>DEV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92AD" w14:textId="77777777" w:rsidR="00622933" w:rsidRPr="00622933" w:rsidRDefault="00622933" w:rsidP="00BB63FD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22933">
              <w:rPr>
                <w:rFonts w:asciiTheme="minorHAnsi" w:hAnsiTheme="minorHAnsi" w:cs="Arial"/>
                <w:sz w:val="22"/>
                <w:szCs w:val="22"/>
              </w:rPr>
              <w:t>19/01/2024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C23B" w14:textId="77777777" w:rsidR="00622933" w:rsidRPr="000D1D95" w:rsidRDefault="00622933" w:rsidP="00BB63FD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0D1D95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Incorporated comments by DG TAXUD.</w:t>
            </w:r>
          </w:p>
        </w:tc>
      </w:tr>
      <w:tr w:rsidR="003B301A" w14:paraId="32A89385" w14:textId="77777777" w:rsidTr="00FF2768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B1A0C" w14:textId="77777777" w:rsidR="003B301A" w:rsidRPr="003B301A" w:rsidRDefault="003B301A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3B301A">
              <w:rPr>
                <w:rFonts w:asciiTheme="minorHAnsi" w:hAnsiTheme="minorHAnsi" w:cs="Arial"/>
                <w:sz w:val="22"/>
                <w:szCs w:val="22"/>
              </w:rPr>
              <w:t>v0.90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0A56" w14:textId="77777777" w:rsidR="003B301A" w:rsidRDefault="003B301A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Updated by SOFT-DEV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7D21" w14:textId="77777777" w:rsidR="003B301A" w:rsidRPr="003B301A" w:rsidRDefault="003B301A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3B301A">
              <w:rPr>
                <w:rFonts w:asciiTheme="minorHAnsi" w:hAnsiTheme="minorHAnsi" w:cs="Arial"/>
                <w:sz w:val="22"/>
                <w:szCs w:val="22"/>
              </w:rPr>
              <w:t>31/01/2024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2670" w14:textId="52272314" w:rsidR="003B301A" w:rsidRPr="003B301A" w:rsidRDefault="003B301A" w:rsidP="00FE3A54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3B301A">
              <w:rPr>
                <w:rFonts w:asciiTheme="minorHAnsi" w:hAnsiTheme="minorHAnsi" w:cs="Arial"/>
                <w:i/>
                <w:iCs/>
                <w:sz w:val="22"/>
                <w:szCs w:val="22"/>
              </w:rPr>
              <w:t xml:space="preserve">Submitted </w:t>
            </w:r>
            <w:r w:rsidR="005A0712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 w:rsidRPr="003B301A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Acceptance to DG TAXUD</w:t>
            </w:r>
          </w:p>
        </w:tc>
      </w:tr>
      <w:tr w:rsidR="003B301A" w14:paraId="4B3D534B" w14:textId="77777777" w:rsidTr="00FF2768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2053" w14:textId="77777777" w:rsidR="003B301A" w:rsidRPr="003B301A" w:rsidRDefault="003B301A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3B301A">
              <w:rPr>
                <w:rFonts w:asciiTheme="minorHAnsi" w:hAnsiTheme="minorHAnsi" w:cs="Arial"/>
                <w:sz w:val="22"/>
                <w:szCs w:val="22"/>
              </w:rPr>
              <w:t>v1.00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BCCF" w14:textId="77777777" w:rsidR="003B301A" w:rsidRDefault="003B301A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SfI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34EF" w14:textId="77777777" w:rsidR="003B301A" w:rsidRPr="003B301A" w:rsidRDefault="003B301A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3B301A">
              <w:rPr>
                <w:rFonts w:asciiTheme="minorHAnsi" w:hAnsiTheme="minorHAnsi" w:cs="Arial"/>
                <w:sz w:val="22"/>
                <w:szCs w:val="22"/>
              </w:rPr>
              <w:t>18/06/2024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5F3C" w14:textId="2394D0BC" w:rsidR="003B301A" w:rsidRPr="003B301A" w:rsidRDefault="003B301A" w:rsidP="00FE3A54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3B301A">
              <w:rPr>
                <w:rFonts w:asciiTheme="minorHAnsi" w:hAnsiTheme="minorHAnsi" w:cs="Arial"/>
                <w:i/>
                <w:iCs/>
                <w:sz w:val="22"/>
                <w:szCs w:val="22"/>
              </w:rPr>
              <w:t xml:space="preserve">Submitted </w:t>
            </w:r>
            <w:r w:rsidR="005A0712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 w:rsidRPr="003B301A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consultation to AES NPMs</w:t>
            </w:r>
          </w:p>
        </w:tc>
      </w:tr>
      <w:tr w:rsidR="001E3A44" w14:paraId="3588822B" w14:textId="77777777" w:rsidTr="00FF2768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3275" w14:textId="6628B2AE" w:rsidR="001E3A44" w:rsidRPr="003B301A" w:rsidRDefault="001E3A44" w:rsidP="001E3A4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77F6" w14:textId="425BB3D3" w:rsidR="001E3A44" w:rsidRDefault="001E3A44" w:rsidP="001E3A4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00D2" w14:textId="530E6DBC" w:rsidR="001E3A44" w:rsidRPr="003B301A" w:rsidRDefault="001E3A44" w:rsidP="001E3A44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9518" w14:textId="3843E902" w:rsidR="001E3A44" w:rsidRDefault="001E3A44" w:rsidP="001E3A4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T-ops, T-CAB</w:t>
            </w:r>
          </w:p>
          <w:p w14:paraId="39EC33B5" w14:textId="3E28A4B7" w:rsidR="001E3A44" w:rsidRPr="003B301A" w:rsidRDefault="001E3A44" w:rsidP="001E3A44">
            <w:pPr>
              <w:spacing w:before="60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FF2768" w14:paraId="0F6C0A89" w14:textId="77777777" w:rsidTr="00FF2768">
        <w:trPr>
          <w:trHeight w:val="284"/>
        </w:trPr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E7DB" w14:textId="77777777" w:rsidR="00FF2768" w:rsidRDefault="00FF2768" w:rsidP="00AE51C2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v1.20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A862" w14:textId="77777777" w:rsidR="00FF2768" w:rsidRDefault="00FF2768" w:rsidP="00AE51C2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79B1" w14:textId="77777777" w:rsidR="00FF2768" w:rsidRDefault="00FF2768" w:rsidP="00AE51C2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36B7" w14:textId="77777777" w:rsidR="00FF2768" w:rsidRDefault="00FF2768" w:rsidP="00AE51C2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621D0C41" w14:textId="77777777" w:rsidR="00FF2768" w:rsidRDefault="00FF2768" w:rsidP="00AE51C2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3B301A" w:rsidRDefault="005B5FCE" w:rsidP="005B5FCE">
      <w:pPr>
        <w:rPr>
          <w:lang w:eastAsia="x-none"/>
        </w:rPr>
      </w:pPr>
    </w:p>
    <w:sectPr w:rsidR="005B5FCE" w:rsidRPr="003B301A" w:rsidSect="004109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1855D" w14:textId="77777777" w:rsidR="00EE0491" w:rsidRDefault="00EE0491" w:rsidP="004D5D73">
      <w:r>
        <w:separator/>
      </w:r>
    </w:p>
  </w:endnote>
  <w:endnote w:type="continuationSeparator" w:id="0">
    <w:p w14:paraId="4AA3B0B6" w14:textId="77777777" w:rsidR="00EE0491" w:rsidRDefault="00EE0491" w:rsidP="004D5D73">
      <w:r>
        <w:continuationSeparator/>
      </w:r>
    </w:p>
  </w:endnote>
  <w:endnote w:type="continuationNotice" w:id="1">
    <w:p w14:paraId="2EA934A3" w14:textId="77777777" w:rsidR="00EE0491" w:rsidRDefault="00EE0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0236" w14:textId="77777777" w:rsidR="003B301A" w:rsidRDefault="003B30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3948DBFA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380D8B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RFC_AES_0168_SDEV-RFC-IAR-UCCAES2117-v1.20_SfA-NPM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D550" w14:textId="77777777" w:rsidR="00EE0491" w:rsidRDefault="00EE0491" w:rsidP="004D5D73">
      <w:r>
        <w:separator/>
      </w:r>
    </w:p>
  </w:footnote>
  <w:footnote w:type="continuationSeparator" w:id="0">
    <w:p w14:paraId="6C034864" w14:textId="77777777" w:rsidR="00EE0491" w:rsidRDefault="00EE0491" w:rsidP="004D5D73">
      <w:r>
        <w:continuationSeparator/>
      </w:r>
    </w:p>
  </w:footnote>
  <w:footnote w:type="continuationNotice" w:id="1">
    <w:p w14:paraId="09A0FE82" w14:textId="77777777" w:rsidR="00EE0491" w:rsidRDefault="00EE0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839610" o:spid="_x0000_s1028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839611" o:spid="_x0000_s1029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839609" o:spid="_x0000_s1030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F7F21"/>
    <w:multiLevelType w:val="hybridMultilevel"/>
    <w:tmpl w:val="BCE09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10F3"/>
    <w:multiLevelType w:val="hybridMultilevel"/>
    <w:tmpl w:val="F14EB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657BC"/>
    <w:multiLevelType w:val="hybridMultilevel"/>
    <w:tmpl w:val="AEEE6758"/>
    <w:lvl w:ilvl="0" w:tplc="773E2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B65F9"/>
    <w:multiLevelType w:val="hybridMultilevel"/>
    <w:tmpl w:val="4F3875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747C9"/>
    <w:multiLevelType w:val="hybridMultilevel"/>
    <w:tmpl w:val="7A907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E36BA"/>
    <w:multiLevelType w:val="hybridMultilevel"/>
    <w:tmpl w:val="FDBEEF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467B2"/>
    <w:multiLevelType w:val="hybridMultilevel"/>
    <w:tmpl w:val="304A12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29CF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3C02"/>
    <w:multiLevelType w:val="hybridMultilevel"/>
    <w:tmpl w:val="B12EA65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163E8"/>
    <w:multiLevelType w:val="hybridMultilevel"/>
    <w:tmpl w:val="346A56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704FC"/>
    <w:multiLevelType w:val="hybridMultilevel"/>
    <w:tmpl w:val="711A8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D2661"/>
    <w:multiLevelType w:val="hybridMultilevel"/>
    <w:tmpl w:val="3A5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16982"/>
    <w:multiLevelType w:val="hybridMultilevel"/>
    <w:tmpl w:val="894A7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A6097"/>
    <w:multiLevelType w:val="hybridMultilevel"/>
    <w:tmpl w:val="3AB0D0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3049D0"/>
    <w:multiLevelType w:val="hybridMultilevel"/>
    <w:tmpl w:val="0344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26978"/>
    <w:multiLevelType w:val="hybridMultilevel"/>
    <w:tmpl w:val="BCE090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317686"/>
    <w:multiLevelType w:val="hybridMultilevel"/>
    <w:tmpl w:val="1D9C3532"/>
    <w:lvl w:ilvl="0" w:tplc="9A04F3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969BD"/>
    <w:multiLevelType w:val="hybridMultilevel"/>
    <w:tmpl w:val="B12EA6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9F59A0"/>
    <w:multiLevelType w:val="hybridMultilevel"/>
    <w:tmpl w:val="2A6A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90157"/>
    <w:multiLevelType w:val="hybridMultilevel"/>
    <w:tmpl w:val="8EDAEE6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6551AB"/>
    <w:multiLevelType w:val="hybridMultilevel"/>
    <w:tmpl w:val="98C2B8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E60785"/>
    <w:multiLevelType w:val="hybridMultilevel"/>
    <w:tmpl w:val="8EDAEE6C"/>
    <w:lvl w:ilvl="0" w:tplc="42D40CC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671ED"/>
    <w:multiLevelType w:val="hybridMultilevel"/>
    <w:tmpl w:val="9F32EB1C"/>
    <w:lvl w:ilvl="0" w:tplc="3DD0BB9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B16C5"/>
    <w:multiLevelType w:val="hybridMultilevel"/>
    <w:tmpl w:val="5FBE6F3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8580B66"/>
    <w:multiLevelType w:val="hybridMultilevel"/>
    <w:tmpl w:val="E0E09C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006307">
    <w:abstractNumId w:val="15"/>
  </w:num>
  <w:num w:numId="2" w16cid:durableId="1659921272">
    <w:abstractNumId w:val="37"/>
  </w:num>
  <w:num w:numId="3" w16cid:durableId="1685476261">
    <w:abstractNumId w:val="27"/>
  </w:num>
  <w:num w:numId="4" w16cid:durableId="1034383083">
    <w:abstractNumId w:val="1"/>
  </w:num>
  <w:num w:numId="5" w16cid:durableId="1378621758">
    <w:abstractNumId w:val="28"/>
  </w:num>
  <w:num w:numId="6" w16cid:durableId="1844588241">
    <w:abstractNumId w:val="35"/>
  </w:num>
  <w:num w:numId="7" w16cid:durableId="391975408">
    <w:abstractNumId w:val="11"/>
  </w:num>
  <w:num w:numId="8" w16cid:durableId="1004435902">
    <w:abstractNumId w:val="6"/>
  </w:num>
  <w:num w:numId="9" w16cid:durableId="1761871501">
    <w:abstractNumId w:val="25"/>
  </w:num>
  <w:num w:numId="10" w16cid:durableId="1198470821">
    <w:abstractNumId w:val="16"/>
  </w:num>
  <w:num w:numId="11" w16cid:durableId="1093207835">
    <w:abstractNumId w:val="31"/>
  </w:num>
  <w:num w:numId="12" w16cid:durableId="806749647">
    <w:abstractNumId w:val="21"/>
  </w:num>
  <w:num w:numId="13" w16cid:durableId="691611942">
    <w:abstractNumId w:val="8"/>
  </w:num>
  <w:num w:numId="14" w16cid:durableId="117526552">
    <w:abstractNumId w:val="2"/>
  </w:num>
  <w:num w:numId="15" w16cid:durableId="1964920543">
    <w:abstractNumId w:val="4"/>
  </w:num>
  <w:num w:numId="16" w16cid:durableId="8201981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8192590">
    <w:abstractNumId w:val="17"/>
  </w:num>
  <w:num w:numId="18" w16cid:durableId="401366248">
    <w:abstractNumId w:val="34"/>
  </w:num>
  <w:num w:numId="19" w16cid:durableId="1611426666">
    <w:abstractNumId w:val="0"/>
  </w:num>
  <w:num w:numId="20" w16cid:durableId="1903297031">
    <w:abstractNumId w:val="5"/>
  </w:num>
  <w:num w:numId="21" w16cid:durableId="462508594">
    <w:abstractNumId w:val="10"/>
  </w:num>
  <w:num w:numId="22" w16cid:durableId="1496336776">
    <w:abstractNumId w:val="32"/>
  </w:num>
  <w:num w:numId="23" w16cid:durableId="1146705335">
    <w:abstractNumId w:val="29"/>
  </w:num>
  <w:num w:numId="24" w16cid:durableId="1348406491">
    <w:abstractNumId w:val="12"/>
  </w:num>
  <w:num w:numId="25" w16cid:durableId="1327636888">
    <w:abstractNumId w:val="26"/>
  </w:num>
  <w:num w:numId="26" w16cid:durableId="1909487701">
    <w:abstractNumId w:val="33"/>
  </w:num>
  <w:num w:numId="27" w16cid:durableId="1460952973">
    <w:abstractNumId w:val="22"/>
  </w:num>
  <w:num w:numId="28" w16cid:durableId="2081363943">
    <w:abstractNumId w:val="19"/>
  </w:num>
  <w:num w:numId="29" w16cid:durableId="1258096579">
    <w:abstractNumId w:val="14"/>
  </w:num>
  <w:num w:numId="30" w16cid:durableId="439498894">
    <w:abstractNumId w:val="3"/>
  </w:num>
  <w:num w:numId="31" w16cid:durableId="890386039">
    <w:abstractNumId w:val="18"/>
  </w:num>
  <w:num w:numId="32" w16cid:durableId="753357320">
    <w:abstractNumId w:val="9"/>
  </w:num>
  <w:num w:numId="33" w16cid:durableId="1134299144">
    <w:abstractNumId w:val="36"/>
  </w:num>
  <w:num w:numId="34" w16cid:durableId="883102375">
    <w:abstractNumId w:val="20"/>
  </w:num>
  <w:num w:numId="35" w16cid:durableId="79717370">
    <w:abstractNumId w:val="23"/>
  </w:num>
  <w:num w:numId="36" w16cid:durableId="996031906">
    <w:abstractNumId w:val="13"/>
  </w:num>
  <w:num w:numId="37" w16cid:durableId="466821862">
    <w:abstractNumId w:val="24"/>
  </w:num>
  <w:num w:numId="38" w16cid:durableId="500891803">
    <w:abstractNumId w:val="7"/>
  </w:num>
  <w:num w:numId="39" w16cid:durableId="2081562463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08DF"/>
    <w:rsid w:val="000017A3"/>
    <w:rsid w:val="000021B6"/>
    <w:rsid w:val="0000229C"/>
    <w:rsid w:val="00002738"/>
    <w:rsid w:val="0000358C"/>
    <w:rsid w:val="00004E4A"/>
    <w:rsid w:val="00004FC9"/>
    <w:rsid w:val="000069BD"/>
    <w:rsid w:val="00006C34"/>
    <w:rsid w:val="00007065"/>
    <w:rsid w:val="00010B98"/>
    <w:rsid w:val="00011ED0"/>
    <w:rsid w:val="00012A1E"/>
    <w:rsid w:val="00013082"/>
    <w:rsid w:val="00014DA3"/>
    <w:rsid w:val="00015C08"/>
    <w:rsid w:val="00016406"/>
    <w:rsid w:val="00017783"/>
    <w:rsid w:val="00017D3C"/>
    <w:rsid w:val="00020FB9"/>
    <w:rsid w:val="00021137"/>
    <w:rsid w:val="000214F8"/>
    <w:rsid w:val="00022D10"/>
    <w:rsid w:val="00023B82"/>
    <w:rsid w:val="000262D3"/>
    <w:rsid w:val="00030720"/>
    <w:rsid w:val="000309E9"/>
    <w:rsid w:val="00031949"/>
    <w:rsid w:val="000322C1"/>
    <w:rsid w:val="00032EA1"/>
    <w:rsid w:val="000358E6"/>
    <w:rsid w:val="00035E08"/>
    <w:rsid w:val="00037E7F"/>
    <w:rsid w:val="00037ECB"/>
    <w:rsid w:val="0004032F"/>
    <w:rsid w:val="0004278E"/>
    <w:rsid w:val="000433B1"/>
    <w:rsid w:val="00045BA3"/>
    <w:rsid w:val="000471AA"/>
    <w:rsid w:val="00047869"/>
    <w:rsid w:val="00047A9B"/>
    <w:rsid w:val="000510E2"/>
    <w:rsid w:val="00051966"/>
    <w:rsid w:val="0005285A"/>
    <w:rsid w:val="00052DC7"/>
    <w:rsid w:val="000545DB"/>
    <w:rsid w:val="00054EF9"/>
    <w:rsid w:val="00055351"/>
    <w:rsid w:val="00055861"/>
    <w:rsid w:val="000559A8"/>
    <w:rsid w:val="0005709F"/>
    <w:rsid w:val="00057E8A"/>
    <w:rsid w:val="00060B23"/>
    <w:rsid w:val="000612FC"/>
    <w:rsid w:val="00061A20"/>
    <w:rsid w:val="0006231B"/>
    <w:rsid w:val="00062C21"/>
    <w:rsid w:val="0006315C"/>
    <w:rsid w:val="000642B6"/>
    <w:rsid w:val="00064B29"/>
    <w:rsid w:val="000655BA"/>
    <w:rsid w:val="00066285"/>
    <w:rsid w:val="000662AD"/>
    <w:rsid w:val="00066ED7"/>
    <w:rsid w:val="000678D1"/>
    <w:rsid w:val="00070000"/>
    <w:rsid w:val="00070A68"/>
    <w:rsid w:val="00070D11"/>
    <w:rsid w:val="00070EB2"/>
    <w:rsid w:val="00071310"/>
    <w:rsid w:val="00071450"/>
    <w:rsid w:val="0007337A"/>
    <w:rsid w:val="00074158"/>
    <w:rsid w:val="00075F16"/>
    <w:rsid w:val="000775A8"/>
    <w:rsid w:val="00077C9A"/>
    <w:rsid w:val="00083EA1"/>
    <w:rsid w:val="00084090"/>
    <w:rsid w:val="000844D5"/>
    <w:rsid w:val="00085ECB"/>
    <w:rsid w:val="00086235"/>
    <w:rsid w:val="00086DFA"/>
    <w:rsid w:val="000900D6"/>
    <w:rsid w:val="000901DC"/>
    <w:rsid w:val="00090883"/>
    <w:rsid w:val="00090ABD"/>
    <w:rsid w:val="00091FFA"/>
    <w:rsid w:val="000920CF"/>
    <w:rsid w:val="00092610"/>
    <w:rsid w:val="00094658"/>
    <w:rsid w:val="00094797"/>
    <w:rsid w:val="00094CA3"/>
    <w:rsid w:val="00094F4E"/>
    <w:rsid w:val="00095491"/>
    <w:rsid w:val="00095586"/>
    <w:rsid w:val="00095E5E"/>
    <w:rsid w:val="0009726D"/>
    <w:rsid w:val="000A02F0"/>
    <w:rsid w:val="000A056A"/>
    <w:rsid w:val="000A0717"/>
    <w:rsid w:val="000A1913"/>
    <w:rsid w:val="000A30D9"/>
    <w:rsid w:val="000A3DBB"/>
    <w:rsid w:val="000A413B"/>
    <w:rsid w:val="000A461E"/>
    <w:rsid w:val="000A494E"/>
    <w:rsid w:val="000A52D0"/>
    <w:rsid w:val="000A715F"/>
    <w:rsid w:val="000A7DDE"/>
    <w:rsid w:val="000B1295"/>
    <w:rsid w:val="000B1A64"/>
    <w:rsid w:val="000B1CC0"/>
    <w:rsid w:val="000B22A3"/>
    <w:rsid w:val="000B2B28"/>
    <w:rsid w:val="000B4054"/>
    <w:rsid w:val="000B4FD7"/>
    <w:rsid w:val="000B5466"/>
    <w:rsid w:val="000B56FD"/>
    <w:rsid w:val="000B6020"/>
    <w:rsid w:val="000B6765"/>
    <w:rsid w:val="000B6770"/>
    <w:rsid w:val="000C0175"/>
    <w:rsid w:val="000C131E"/>
    <w:rsid w:val="000C3059"/>
    <w:rsid w:val="000C34BB"/>
    <w:rsid w:val="000C376E"/>
    <w:rsid w:val="000C5688"/>
    <w:rsid w:val="000C602D"/>
    <w:rsid w:val="000C6A0F"/>
    <w:rsid w:val="000C6E54"/>
    <w:rsid w:val="000C7052"/>
    <w:rsid w:val="000C7332"/>
    <w:rsid w:val="000C79AE"/>
    <w:rsid w:val="000D0063"/>
    <w:rsid w:val="000D0F3F"/>
    <w:rsid w:val="000D1D95"/>
    <w:rsid w:val="000D1DCF"/>
    <w:rsid w:val="000D4D82"/>
    <w:rsid w:val="000D56BE"/>
    <w:rsid w:val="000D5EB1"/>
    <w:rsid w:val="000D639E"/>
    <w:rsid w:val="000D6405"/>
    <w:rsid w:val="000D6CCE"/>
    <w:rsid w:val="000D6ED8"/>
    <w:rsid w:val="000D78E2"/>
    <w:rsid w:val="000E0330"/>
    <w:rsid w:val="000E049A"/>
    <w:rsid w:val="000E0B94"/>
    <w:rsid w:val="000E0DA8"/>
    <w:rsid w:val="000E175C"/>
    <w:rsid w:val="000E1C54"/>
    <w:rsid w:val="000E1C55"/>
    <w:rsid w:val="000E3572"/>
    <w:rsid w:val="000E35E7"/>
    <w:rsid w:val="000E44B8"/>
    <w:rsid w:val="000E4609"/>
    <w:rsid w:val="000E47C5"/>
    <w:rsid w:val="000E7226"/>
    <w:rsid w:val="000E78E6"/>
    <w:rsid w:val="000F216C"/>
    <w:rsid w:val="000F5BC8"/>
    <w:rsid w:val="000F6C7E"/>
    <w:rsid w:val="00100BBB"/>
    <w:rsid w:val="00100DA1"/>
    <w:rsid w:val="0010142C"/>
    <w:rsid w:val="00102819"/>
    <w:rsid w:val="00102E62"/>
    <w:rsid w:val="001031E8"/>
    <w:rsid w:val="0010323D"/>
    <w:rsid w:val="001052B7"/>
    <w:rsid w:val="001075E0"/>
    <w:rsid w:val="001077B4"/>
    <w:rsid w:val="001078D9"/>
    <w:rsid w:val="0011104C"/>
    <w:rsid w:val="00114303"/>
    <w:rsid w:val="00114DA8"/>
    <w:rsid w:val="00115C80"/>
    <w:rsid w:val="00116BF2"/>
    <w:rsid w:val="00116D54"/>
    <w:rsid w:val="00120C2E"/>
    <w:rsid w:val="00123CEA"/>
    <w:rsid w:val="0012401D"/>
    <w:rsid w:val="001249FA"/>
    <w:rsid w:val="00125792"/>
    <w:rsid w:val="00125B22"/>
    <w:rsid w:val="00125C62"/>
    <w:rsid w:val="0012740D"/>
    <w:rsid w:val="00127AD0"/>
    <w:rsid w:val="00130FE3"/>
    <w:rsid w:val="00131359"/>
    <w:rsid w:val="00131CEE"/>
    <w:rsid w:val="00133A10"/>
    <w:rsid w:val="0013488C"/>
    <w:rsid w:val="00135387"/>
    <w:rsid w:val="001353AC"/>
    <w:rsid w:val="0013661B"/>
    <w:rsid w:val="0014201B"/>
    <w:rsid w:val="0014449D"/>
    <w:rsid w:val="00145B0D"/>
    <w:rsid w:val="00146364"/>
    <w:rsid w:val="00147C68"/>
    <w:rsid w:val="00150D11"/>
    <w:rsid w:val="001510F8"/>
    <w:rsid w:val="00153E8E"/>
    <w:rsid w:val="001550D7"/>
    <w:rsid w:val="00155A5E"/>
    <w:rsid w:val="00155E57"/>
    <w:rsid w:val="001570D3"/>
    <w:rsid w:val="0015720D"/>
    <w:rsid w:val="00157386"/>
    <w:rsid w:val="00157C2F"/>
    <w:rsid w:val="00160190"/>
    <w:rsid w:val="00161053"/>
    <w:rsid w:val="00161F84"/>
    <w:rsid w:val="00163852"/>
    <w:rsid w:val="00163B52"/>
    <w:rsid w:val="00164E27"/>
    <w:rsid w:val="00165001"/>
    <w:rsid w:val="00165827"/>
    <w:rsid w:val="0016605C"/>
    <w:rsid w:val="00166176"/>
    <w:rsid w:val="00166876"/>
    <w:rsid w:val="00166DCB"/>
    <w:rsid w:val="0017086A"/>
    <w:rsid w:val="00171C1A"/>
    <w:rsid w:val="00171E75"/>
    <w:rsid w:val="001750B4"/>
    <w:rsid w:val="00175A79"/>
    <w:rsid w:val="00180BBD"/>
    <w:rsid w:val="00180F9A"/>
    <w:rsid w:val="00181972"/>
    <w:rsid w:val="00181E6C"/>
    <w:rsid w:val="0018388A"/>
    <w:rsid w:val="00185A9F"/>
    <w:rsid w:val="001864E1"/>
    <w:rsid w:val="001878C2"/>
    <w:rsid w:val="001909E0"/>
    <w:rsid w:val="001911D5"/>
    <w:rsid w:val="0019151E"/>
    <w:rsid w:val="00193E24"/>
    <w:rsid w:val="0019490C"/>
    <w:rsid w:val="00194F2F"/>
    <w:rsid w:val="001957D4"/>
    <w:rsid w:val="00196023"/>
    <w:rsid w:val="001965AA"/>
    <w:rsid w:val="00196F05"/>
    <w:rsid w:val="001A0BC8"/>
    <w:rsid w:val="001A303D"/>
    <w:rsid w:val="001A34F3"/>
    <w:rsid w:val="001A3B6E"/>
    <w:rsid w:val="001A5428"/>
    <w:rsid w:val="001A59D6"/>
    <w:rsid w:val="001A5CA9"/>
    <w:rsid w:val="001A6A1E"/>
    <w:rsid w:val="001A7DAD"/>
    <w:rsid w:val="001B2977"/>
    <w:rsid w:val="001B582E"/>
    <w:rsid w:val="001B6C1D"/>
    <w:rsid w:val="001C2E11"/>
    <w:rsid w:val="001C3807"/>
    <w:rsid w:val="001C49E7"/>
    <w:rsid w:val="001C4BAB"/>
    <w:rsid w:val="001C4DE7"/>
    <w:rsid w:val="001C6044"/>
    <w:rsid w:val="001C6752"/>
    <w:rsid w:val="001C7DF6"/>
    <w:rsid w:val="001D01A8"/>
    <w:rsid w:val="001D03B9"/>
    <w:rsid w:val="001D5499"/>
    <w:rsid w:val="001D6085"/>
    <w:rsid w:val="001D617B"/>
    <w:rsid w:val="001D726F"/>
    <w:rsid w:val="001E11CE"/>
    <w:rsid w:val="001E1272"/>
    <w:rsid w:val="001E2360"/>
    <w:rsid w:val="001E23AC"/>
    <w:rsid w:val="001E261F"/>
    <w:rsid w:val="001E2A55"/>
    <w:rsid w:val="001E3A44"/>
    <w:rsid w:val="001E42A9"/>
    <w:rsid w:val="001E42B1"/>
    <w:rsid w:val="001E4528"/>
    <w:rsid w:val="001E455A"/>
    <w:rsid w:val="001E5119"/>
    <w:rsid w:val="001E5350"/>
    <w:rsid w:val="001E5D29"/>
    <w:rsid w:val="001E65BD"/>
    <w:rsid w:val="001E6C87"/>
    <w:rsid w:val="001E7A98"/>
    <w:rsid w:val="001E7E21"/>
    <w:rsid w:val="001F08AF"/>
    <w:rsid w:val="001F16BA"/>
    <w:rsid w:val="001F6035"/>
    <w:rsid w:val="001F728E"/>
    <w:rsid w:val="001F77C1"/>
    <w:rsid w:val="001F7C8B"/>
    <w:rsid w:val="002009B2"/>
    <w:rsid w:val="00201B2F"/>
    <w:rsid w:val="00202E10"/>
    <w:rsid w:val="002031DC"/>
    <w:rsid w:val="00203421"/>
    <w:rsid w:val="002049B6"/>
    <w:rsid w:val="002052E8"/>
    <w:rsid w:val="00205419"/>
    <w:rsid w:val="00205B43"/>
    <w:rsid w:val="00205DBC"/>
    <w:rsid w:val="00205ED5"/>
    <w:rsid w:val="00206A20"/>
    <w:rsid w:val="00206DAD"/>
    <w:rsid w:val="00210A2D"/>
    <w:rsid w:val="00210DB1"/>
    <w:rsid w:val="00211313"/>
    <w:rsid w:val="0021332C"/>
    <w:rsid w:val="00213DD5"/>
    <w:rsid w:val="002150A5"/>
    <w:rsid w:val="002151CB"/>
    <w:rsid w:val="00216725"/>
    <w:rsid w:val="00217EE5"/>
    <w:rsid w:val="002205FD"/>
    <w:rsid w:val="002216D2"/>
    <w:rsid w:val="00221BE9"/>
    <w:rsid w:val="00221D23"/>
    <w:rsid w:val="00223622"/>
    <w:rsid w:val="0022506B"/>
    <w:rsid w:val="00231261"/>
    <w:rsid w:val="00231DDD"/>
    <w:rsid w:val="00231E3F"/>
    <w:rsid w:val="00231FA1"/>
    <w:rsid w:val="0023303F"/>
    <w:rsid w:val="002337D9"/>
    <w:rsid w:val="00235BF4"/>
    <w:rsid w:val="00235D7F"/>
    <w:rsid w:val="00235E73"/>
    <w:rsid w:val="0023694B"/>
    <w:rsid w:val="002369D0"/>
    <w:rsid w:val="0024272B"/>
    <w:rsid w:val="00243069"/>
    <w:rsid w:val="002433D4"/>
    <w:rsid w:val="00243FB9"/>
    <w:rsid w:val="00244248"/>
    <w:rsid w:val="002459D2"/>
    <w:rsid w:val="0024708B"/>
    <w:rsid w:val="00247864"/>
    <w:rsid w:val="002503E0"/>
    <w:rsid w:val="00251D4E"/>
    <w:rsid w:val="00252A3E"/>
    <w:rsid w:val="00253479"/>
    <w:rsid w:val="002535A1"/>
    <w:rsid w:val="002553C4"/>
    <w:rsid w:val="0025609E"/>
    <w:rsid w:val="0025617A"/>
    <w:rsid w:val="002563BE"/>
    <w:rsid w:val="002574F7"/>
    <w:rsid w:val="00257FEC"/>
    <w:rsid w:val="00261CD1"/>
    <w:rsid w:val="00263D4D"/>
    <w:rsid w:val="00264571"/>
    <w:rsid w:val="0026788D"/>
    <w:rsid w:val="00270E58"/>
    <w:rsid w:val="0027105D"/>
    <w:rsid w:val="00271D1B"/>
    <w:rsid w:val="00273488"/>
    <w:rsid w:val="002739B5"/>
    <w:rsid w:val="00273DB4"/>
    <w:rsid w:val="00273F3B"/>
    <w:rsid w:val="00275EC1"/>
    <w:rsid w:val="00276B25"/>
    <w:rsid w:val="00276C0D"/>
    <w:rsid w:val="00276E28"/>
    <w:rsid w:val="002779FC"/>
    <w:rsid w:val="00277E44"/>
    <w:rsid w:val="00281636"/>
    <w:rsid w:val="002817A3"/>
    <w:rsid w:val="00282DD9"/>
    <w:rsid w:val="002842DD"/>
    <w:rsid w:val="00284AE5"/>
    <w:rsid w:val="00286063"/>
    <w:rsid w:val="00286544"/>
    <w:rsid w:val="00286649"/>
    <w:rsid w:val="002867D7"/>
    <w:rsid w:val="00286BE8"/>
    <w:rsid w:val="002903ED"/>
    <w:rsid w:val="0029107B"/>
    <w:rsid w:val="002913BA"/>
    <w:rsid w:val="00291F9E"/>
    <w:rsid w:val="00294325"/>
    <w:rsid w:val="002945B8"/>
    <w:rsid w:val="0029566F"/>
    <w:rsid w:val="00295916"/>
    <w:rsid w:val="00295B43"/>
    <w:rsid w:val="00295BE3"/>
    <w:rsid w:val="00295F8C"/>
    <w:rsid w:val="00296199"/>
    <w:rsid w:val="00297112"/>
    <w:rsid w:val="0029751E"/>
    <w:rsid w:val="002A0182"/>
    <w:rsid w:val="002A0C07"/>
    <w:rsid w:val="002A117F"/>
    <w:rsid w:val="002A128C"/>
    <w:rsid w:val="002A2656"/>
    <w:rsid w:val="002A2815"/>
    <w:rsid w:val="002A2D29"/>
    <w:rsid w:val="002A4708"/>
    <w:rsid w:val="002A4909"/>
    <w:rsid w:val="002A4B52"/>
    <w:rsid w:val="002A603E"/>
    <w:rsid w:val="002A6300"/>
    <w:rsid w:val="002A7326"/>
    <w:rsid w:val="002B2418"/>
    <w:rsid w:val="002B26A7"/>
    <w:rsid w:val="002B3334"/>
    <w:rsid w:val="002B354B"/>
    <w:rsid w:val="002B761B"/>
    <w:rsid w:val="002B795E"/>
    <w:rsid w:val="002B7E5E"/>
    <w:rsid w:val="002B7EC8"/>
    <w:rsid w:val="002C0750"/>
    <w:rsid w:val="002C0BBF"/>
    <w:rsid w:val="002C1435"/>
    <w:rsid w:val="002C1A26"/>
    <w:rsid w:val="002C1B5C"/>
    <w:rsid w:val="002C2468"/>
    <w:rsid w:val="002C2DA2"/>
    <w:rsid w:val="002C43EC"/>
    <w:rsid w:val="002C44BF"/>
    <w:rsid w:val="002C4594"/>
    <w:rsid w:val="002C5878"/>
    <w:rsid w:val="002C61EC"/>
    <w:rsid w:val="002C7072"/>
    <w:rsid w:val="002C7121"/>
    <w:rsid w:val="002C718F"/>
    <w:rsid w:val="002C7ED2"/>
    <w:rsid w:val="002D02C2"/>
    <w:rsid w:val="002D03FF"/>
    <w:rsid w:val="002D0496"/>
    <w:rsid w:val="002D3627"/>
    <w:rsid w:val="002D3F72"/>
    <w:rsid w:val="002D5153"/>
    <w:rsid w:val="002D60B0"/>
    <w:rsid w:val="002D631E"/>
    <w:rsid w:val="002E020D"/>
    <w:rsid w:val="002E24F1"/>
    <w:rsid w:val="002E429D"/>
    <w:rsid w:val="002E5032"/>
    <w:rsid w:val="002E553F"/>
    <w:rsid w:val="002E5A9C"/>
    <w:rsid w:val="002E6F17"/>
    <w:rsid w:val="002E75FB"/>
    <w:rsid w:val="002F2476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BC1"/>
    <w:rsid w:val="002F6E78"/>
    <w:rsid w:val="00300DE7"/>
    <w:rsid w:val="00302CE9"/>
    <w:rsid w:val="00303536"/>
    <w:rsid w:val="00304A84"/>
    <w:rsid w:val="00305DAC"/>
    <w:rsid w:val="003114CA"/>
    <w:rsid w:val="00311FC1"/>
    <w:rsid w:val="00313BBC"/>
    <w:rsid w:val="00314CEA"/>
    <w:rsid w:val="00317B79"/>
    <w:rsid w:val="00320B91"/>
    <w:rsid w:val="003219EE"/>
    <w:rsid w:val="00322297"/>
    <w:rsid w:val="003246A3"/>
    <w:rsid w:val="003254D8"/>
    <w:rsid w:val="00326725"/>
    <w:rsid w:val="003269C5"/>
    <w:rsid w:val="00326AE0"/>
    <w:rsid w:val="00326FA3"/>
    <w:rsid w:val="00327A66"/>
    <w:rsid w:val="00330CD5"/>
    <w:rsid w:val="003313BD"/>
    <w:rsid w:val="003337E3"/>
    <w:rsid w:val="00333F73"/>
    <w:rsid w:val="0033424F"/>
    <w:rsid w:val="00334362"/>
    <w:rsid w:val="00334559"/>
    <w:rsid w:val="00334FC1"/>
    <w:rsid w:val="003351E8"/>
    <w:rsid w:val="003359CE"/>
    <w:rsid w:val="00335BFD"/>
    <w:rsid w:val="0033630D"/>
    <w:rsid w:val="00336BF4"/>
    <w:rsid w:val="003371B5"/>
    <w:rsid w:val="0033753A"/>
    <w:rsid w:val="003406E9"/>
    <w:rsid w:val="00340FBE"/>
    <w:rsid w:val="003416D2"/>
    <w:rsid w:val="00342739"/>
    <w:rsid w:val="00344912"/>
    <w:rsid w:val="00344A80"/>
    <w:rsid w:val="003456F9"/>
    <w:rsid w:val="00347635"/>
    <w:rsid w:val="00352F46"/>
    <w:rsid w:val="0035314C"/>
    <w:rsid w:val="00353AF9"/>
    <w:rsid w:val="003549BF"/>
    <w:rsid w:val="0035627B"/>
    <w:rsid w:val="00360972"/>
    <w:rsid w:val="00361CEF"/>
    <w:rsid w:val="00363A11"/>
    <w:rsid w:val="003643D6"/>
    <w:rsid w:val="003643E4"/>
    <w:rsid w:val="003657AA"/>
    <w:rsid w:val="00365DAE"/>
    <w:rsid w:val="00365F2A"/>
    <w:rsid w:val="003664E2"/>
    <w:rsid w:val="003668AD"/>
    <w:rsid w:val="00366B48"/>
    <w:rsid w:val="00366CCD"/>
    <w:rsid w:val="00367201"/>
    <w:rsid w:val="00370380"/>
    <w:rsid w:val="00370998"/>
    <w:rsid w:val="00371729"/>
    <w:rsid w:val="00372691"/>
    <w:rsid w:val="003727CD"/>
    <w:rsid w:val="003729EC"/>
    <w:rsid w:val="003742C8"/>
    <w:rsid w:val="003742FD"/>
    <w:rsid w:val="00374D58"/>
    <w:rsid w:val="00376145"/>
    <w:rsid w:val="003768EF"/>
    <w:rsid w:val="003774C2"/>
    <w:rsid w:val="00380D8B"/>
    <w:rsid w:val="003812FD"/>
    <w:rsid w:val="00384FEC"/>
    <w:rsid w:val="00385508"/>
    <w:rsid w:val="00386171"/>
    <w:rsid w:val="00386B9F"/>
    <w:rsid w:val="0038759F"/>
    <w:rsid w:val="00392EAF"/>
    <w:rsid w:val="003939E3"/>
    <w:rsid w:val="00393C2B"/>
    <w:rsid w:val="00394332"/>
    <w:rsid w:val="00397D9B"/>
    <w:rsid w:val="003A3C4E"/>
    <w:rsid w:val="003A6487"/>
    <w:rsid w:val="003A684C"/>
    <w:rsid w:val="003B0079"/>
    <w:rsid w:val="003B04A5"/>
    <w:rsid w:val="003B0848"/>
    <w:rsid w:val="003B0BBB"/>
    <w:rsid w:val="003B0C48"/>
    <w:rsid w:val="003B0DFE"/>
    <w:rsid w:val="003B0FDB"/>
    <w:rsid w:val="003B19D6"/>
    <w:rsid w:val="003B2988"/>
    <w:rsid w:val="003B2A95"/>
    <w:rsid w:val="003B2ADA"/>
    <w:rsid w:val="003B2BF7"/>
    <w:rsid w:val="003B301A"/>
    <w:rsid w:val="003B477C"/>
    <w:rsid w:val="003B5CAE"/>
    <w:rsid w:val="003B6D6A"/>
    <w:rsid w:val="003C08B4"/>
    <w:rsid w:val="003C0B75"/>
    <w:rsid w:val="003C1368"/>
    <w:rsid w:val="003C14CD"/>
    <w:rsid w:val="003C1653"/>
    <w:rsid w:val="003C1F4C"/>
    <w:rsid w:val="003C3A3D"/>
    <w:rsid w:val="003C3A49"/>
    <w:rsid w:val="003C4334"/>
    <w:rsid w:val="003C4D1A"/>
    <w:rsid w:val="003C506D"/>
    <w:rsid w:val="003C5815"/>
    <w:rsid w:val="003D050F"/>
    <w:rsid w:val="003D057B"/>
    <w:rsid w:val="003D0D86"/>
    <w:rsid w:val="003D114B"/>
    <w:rsid w:val="003D1249"/>
    <w:rsid w:val="003D2C15"/>
    <w:rsid w:val="003D31E9"/>
    <w:rsid w:val="003D4A7A"/>
    <w:rsid w:val="003D5580"/>
    <w:rsid w:val="003D57FD"/>
    <w:rsid w:val="003E010C"/>
    <w:rsid w:val="003E1D90"/>
    <w:rsid w:val="003E21FE"/>
    <w:rsid w:val="003E25BF"/>
    <w:rsid w:val="003E3E53"/>
    <w:rsid w:val="003E4C46"/>
    <w:rsid w:val="003E7757"/>
    <w:rsid w:val="003F2722"/>
    <w:rsid w:val="003F2725"/>
    <w:rsid w:val="003F33E9"/>
    <w:rsid w:val="003F3BBB"/>
    <w:rsid w:val="003F3D68"/>
    <w:rsid w:val="003F44CE"/>
    <w:rsid w:val="003F4B76"/>
    <w:rsid w:val="003F7998"/>
    <w:rsid w:val="00401206"/>
    <w:rsid w:val="004014A7"/>
    <w:rsid w:val="00402055"/>
    <w:rsid w:val="00402ACD"/>
    <w:rsid w:val="00402F3E"/>
    <w:rsid w:val="00403442"/>
    <w:rsid w:val="00403DAF"/>
    <w:rsid w:val="00406DD3"/>
    <w:rsid w:val="004107C8"/>
    <w:rsid w:val="004109F8"/>
    <w:rsid w:val="00410E09"/>
    <w:rsid w:val="00410F03"/>
    <w:rsid w:val="00411BDF"/>
    <w:rsid w:val="0041478D"/>
    <w:rsid w:val="00414E02"/>
    <w:rsid w:val="00414EEF"/>
    <w:rsid w:val="00415247"/>
    <w:rsid w:val="004154A5"/>
    <w:rsid w:val="00415C0B"/>
    <w:rsid w:val="00417111"/>
    <w:rsid w:val="0041765B"/>
    <w:rsid w:val="00420A96"/>
    <w:rsid w:val="004212AC"/>
    <w:rsid w:val="004214F1"/>
    <w:rsid w:val="00421717"/>
    <w:rsid w:val="00421891"/>
    <w:rsid w:val="0042260B"/>
    <w:rsid w:val="00423CC9"/>
    <w:rsid w:val="00423ECF"/>
    <w:rsid w:val="004242E9"/>
    <w:rsid w:val="00425F75"/>
    <w:rsid w:val="00430D2A"/>
    <w:rsid w:val="00430F3B"/>
    <w:rsid w:val="004324D4"/>
    <w:rsid w:val="00433F10"/>
    <w:rsid w:val="00434863"/>
    <w:rsid w:val="004358CA"/>
    <w:rsid w:val="00436F40"/>
    <w:rsid w:val="00441B4C"/>
    <w:rsid w:val="00442114"/>
    <w:rsid w:val="00442F85"/>
    <w:rsid w:val="004444E8"/>
    <w:rsid w:val="00444D95"/>
    <w:rsid w:val="0044509E"/>
    <w:rsid w:val="0044596C"/>
    <w:rsid w:val="004508BA"/>
    <w:rsid w:val="00450A13"/>
    <w:rsid w:val="0045336F"/>
    <w:rsid w:val="004541F6"/>
    <w:rsid w:val="00456C0E"/>
    <w:rsid w:val="00456CFA"/>
    <w:rsid w:val="00457C72"/>
    <w:rsid w:val="0046042E"/>
    <w:rsid w:val="0046088A"/>
    <w:rsid w:val="0046158E"/>
    <w:rsid w:val="00461A44"/>
    <w:rsid w:val="004652C4"/>
    <w:rsid w:val="004656CB"/>
    <w:rsid w:val="00466D6C"/>
    <w:rsid w:val="004700CD"/>
    <w:rsid w:val="00472022"/>
    <w:rsid w:val="0047263F"/>
    <w:rsid w:val="004740EF"/>
    <w:rsid w:val="00474C61"/>
    <w:rsid w:val="004750A8"/>
    <w:rsid w:val="0047520F"/>
    <w:rsid w:val="004752CE"/>
    <w:rsid w:val="00475C22"/>
    <w:rsid w:val="00475C84"/>
    <w:rsid w:val="00480A45"/>
    <w:rsid w:val="004824A8"/>
    <w:rsid w:val="004844DF"/>
    <w:rsid w:val="00484809"/>
    <w:rsid w:val="00485076"/>
    <w:rsid w:val="00487B9B"/>
    <w:rsid w:val="004900EF"/>
    <w:rsid w:val="00490D26"/>
    <w:rsid w:val="00491953"/>
    <w:rsid w:val="00491A74"/>
    <w:rsid w:val="00493B39"/>
    <w:rsid w:val="00493F57"/>
    <w:rsid w:val="004946E9"/>
    <w:rsid w:val="00495619"/>
    <w:rsid w:val="004957E2"/>
    <w:rsid w:val="00496899"/>
    <w:rsid w:val="00496F37"/>
    <w:rsid w:val="004A0407"/>
    <w:rsid w:val="004A122A"/>
    <w:rsid w:val="004A45E4"/>
    <w:rsid w:val="004A740E"/>
    <w:rsid w:val="004B0909"/>
    <w:rsid w:val="004B1689"/>
    <w:rsid w:val="004B2862"/>
    <w:rsid w:val="004B2A1C"/>
    <w:rsid w:val="004B5F69"/>
    <w:rsid w:val="004B7A2F"/>
    <w:rsid w:val="004C00F5"/>
    <w:rsid w:val="004C038D"/>
    <w:rsid w:val="004C05DE"/>
    <w:rsid w:val="004C0B62"/>
    <w:rsid w:val="004C0F60"/>
    <w:rsid w:val="004C13A2"/>
    <w:rsid w:val="004C1DBF"/>
    <w:rsid w:val="004C2E60"/>
    <w:rsid w:val="004C302C"/>
    <w:rsid w:val="004C3088"/>
    <w:rsid w:val="004C3480"/>
    <w:rsid w:val="004C3528"/>
    <w:rsid w:val="004C4095"/>
    <w:rsid w:val="004C6A93"/>
    <w:rsid w:val="004C6FCC"/>
    <w:rsid w:val="004C7F41"/>
    <w:rsid w:val="004D2898"/>
    <w:rsid w:val="004D2D22"/>
    <w:rsid w:val="004D30B9"/>
    <w:rsid w:val="004D340A"/>
    <w:rsid w:val="004D36D3"/>
    <w:rsid w:val="004D4046"/>
    <w:rsid w:val="004D41D0"/>
    <w:rsid w:val="004D4D79"/>
    <w:rsid w:val="004D5D73"/>
    <w:rsid w:val="004D6482"/>
    <w:rsid w:val="004E07C3"/>
    <w:rsid w:val="004E09BE"/>
    <w:rsid w:val="004E2127"/>
    <w:rsid w:val="004E233A"/>
    <w:rsid w:val="004E2521"/>
    <w:rsid w:val="004E46BD"/>
    <w:rsid w:val="004E67C8"/>
    <w:rsid w:val="004E68E6"/>
    <w:rsid w:val="004F0391"/>
    <w:rsid w:val="004F0EB5"/>
    <w:rsid w:val="004F1338"/>
    <w:rsid w:val="004F3B0A"/>
    <w:rsid w:val="004F3F5A"/>
    <w:rsid w:val="004F4D68"/>
    <w:rsid w:val="004F4EF5"/>
    <w:rsid w:val="004F546E"/>
    <w:rsid w:val="004F6319"/>
    <w:rsid w:val="004F6691"/>
    <w:rsid w:val="004F6AE3"/>
    <w:rsid w:val="00501460"/>
    <w:rsid w:val="005017F3"/>
    <w:rsid w:val="00502110"/>
    <w:rsid w:val="0050241C"/>
    <w:rsid w:val="005029B1"/>
    <w:rsid w:val="00503123"/>
    <w:rsid w:val="0050354B"/>
    <w:rsid w:val="005038F8"/>
    <w:rsid w:val="00503970"/>
    <w:rsid w:val="0050593A"/>
    <w:rsid w:val="0050623F"/>
    <w:rsid w:val="00506588"/>
    <w:rsid w:val="005109F6"/>
    <w:rsid w:val="005125E3"/>
    <w:rsid w:val="00513012"/>
    <w:rsid w:val="005133CE"/>
    <w:rsid w:val="0051491A"/>
    <w:rsid w:val="00514A7D"/>
    <w:rsid w:val="0051642D"/>
    <w:rsid w:val="00520032"/>
    <w:rsid w:val="00521441"/>
    <w:rsid w:val="0052204A"/>
    <w:rsid w:val="005226D4"/>
    <w:rsid w:val="00522EF9"/>
    <w:rsid w:val="005234D2"/>
    <w:rsid w:val="00523FB8"/>
    <w:rsid w:val="00525655"/>
    <w:rsid w:val="00525A70"/>
    <w:rsid w:val="00526C62"/>
    <w:rsid w:val="0052794E"/>
    <w:rsid w:val="00527ACE"/>
    <w:rsid w:val="00527F05"/>
    <w:rsid w:val="00527F9A"/>
    <w:rsid w:val="00531A51"/>
    <w:rsid w:val="005321FA"/>
    <w:rsid w:val="005323E7"/>
    <w:rsid w:val="005326A9"/>
    <w:rsid w:val="00532AF4"/>
    <w:rsid w:val="00532F18"/>
    <w:rsid w:val="00533406"/>
    <w:rsid w:val="00533E5E"/>
    <w:rsid w:val="00533EF9"/>
    <w:rsid w:val="005345FE"/>
    <w:rsid w:val="005347E7"/>
    <w:rsid w:val="00535E3A"/>
    <w:rsid w:val="00535FC7"/>
    <w:rsid w:val="0053650D"/>
    <w:rsid w:val="00536EEB"/>
    <w:rsid w:val="00537D04"/>
    <w:rsid w:val="005409A8"/>
    <w:rsid w:val="005417E4"/>
    <w:rsid w:val="00542876"/>
    <w:rsid w:val="0054312E"/>
    <w:rsid w:val="00543370"/>
    <w:rsid w:val="0054369E"/>
    <w:rsid w:val="00543E32"/>
    <w:rsid w:val="00545819"/>
    <w:rsid w:val="0054675B"/>
    <w:rsid w:val="005477E6"/>
    <w:rsid w:val="005532F6"/>
    <w:rsid w:val="0055504E"/>
    <w:rsid w:val="00556100"/>
    <w:rsid w:val="00556454"/>
    <w:rsid w:val="00556676"/>
    <w:rsid w:val="00556872"/>
    <w:rsid w:val="005605FD"/>
    <w:rsid w:val="00561077"/>
    <w:rsid w:val="00561415"/>
    <w:rsid w:val="00562A56"/>
    <w:rsid w:val="00564B12"/>
    <w:rsid w:val="005658DD"/>
    <w:rsid w:val="00565900"/>
    <w:rsid w:val="0056607D"/>
    <w:rsid w:val="005710F5"/>
    <w:rsid w:val="00571F6D"/>
    <w:rsid w:val="00572AB1"/>
    <w:rsid w:val="00574762"/>
    <w:rsid w:val="00575095"/>
    <w:rsid w:val="00575A67"/>
    <w:rsid w:val="00576CAB"/>
    <w:rsid w:val="0058070C"/>
    <w:rsid w:val="00583D0E"/>
    <w:rsid w:val="00584785"/>
    <w:rsid w:val="00587873"/>
    <w:rsid w:val="00587EF8"/>
    <w:rsid w:val="00587FD4"/>
    <w:rsid w:val="005900F3"/>
    <w:rsid w:val="00590DD7"/>
    <w:rsid w:val="005931A9"/>
    <w:rsid w:val="005937CB"/>
    <w:rsid w:val="00594502"/>
    <w:rsid w:val="0059561B"/>
    <w:rsid w:val="005A0712"/>
    <w:rsid w:val="005A1094"/>
    <w:rsid w:val="005A1578"/>
    <w:rsid w:val="005A1642"/>
    <w:rsid w:val="005A3198"/>
    <w:rsid w:val="005A7AEC"/>
    <w:rsid w:val="005B1A9C"/>
    <w:rsid w:val="005B2121"/>
    <w:rsid w:val="005B3A91"/>
    <w:rsid w:val="005B3BDE"/>
    <w:rsid w:val="005B3CE8"/>
    <w:rsid w:val="005B415F"/>
    <w:rsid w:val="005B4A11"/>
    <w:rsid w:val="005B5B9A"/>
    <w:rsid w:val="005B5FCE"/>
    <w:rsid w:val="005B6D76"/>
    <w:rsid w:val="005B7CD6"/>
    <w:rsid w:val="005C050E"/>
    <w:rsid w:val="005C18A9"/>
    <w:rsid w:val="005C2CE6"/>
    <w:rsid w:val="005C4551"/>
    <w:rsid w:val="005C47C0"/>
    <w:rsid w:val="005C64F1"/>
    <w:rsid w:val="005C68C2"/>
    <w:rsid w:val="005C6F8C"/>
    <w:rsid w:val="005D00EF"/>
    <w:rsid w:val="005D0BCD"/>
    <w:rsid w:val="005D0FF8"/>
    <w:rsid w:val="005D1444"/>
    <w:rsid w:val="005D22A8"/>
    <w:rsid w:val="005D2ACF"/>
    <w:rsid w:val="005D3345"/>
    <w:rsid w:val="005D3696"/>
    <w:rsid w:val="005D6291"/>
    <w:rsid w:val="005D6594"/>
    <w:rsid w:val="005D6712"/>
    <w:rsid w:val="005D6BA9"/>
    <w:rsid w:val="005D7091"/>
    <w:rsid w:val="005E0ACF"/>
    <w:rsid w:val="005E13E6"/>
    <w:rsid w:val="005E1A02"/>
    <w:rsid w:val="005E2083"/>
    <w:rsid w:val="005E3129"/>
    <w:rsid w:val="005E3C18"/>
    <w:rsid w:val="005E3DE6"/>
    <w:rsid w:val="005E4B19"/>
    <w:rsid w:val="005E4B49"/>
    <w:rsid w:val="005E4E66"/>
    <w:rsid w:val="005E562C"/>
    <w:rsid w:val="005E620D"/>
    <w:rsid w:val="005E6A3F"/>
    <w:rsid w:val="005E7A22"/>
    <w:rsid w:val="005E7C87"/>
    <w:rsid w:val="005F0450"/>
    <w:rsid w:val="005F0878"/>
    <w:rsid w:val="005F3537"/>
    <w:rsid w:val="005F3B1A"/>
    <w:rsid w:val="005F3F36"/>
    <w:rsid w:val="005F4BA7"/>
    <w:rsid w:val="005F52CA"/>
    <w:rsid w:val="005F6B8C"/>
    <w:rsid w:val="005F7EF0"/>
    <w:rsid w:val="006004E4"/>
    <w:rsid w:val="0060097C"/>
    <w:rsid w:val="00602408"/>
    <w:rsid w:val="00602E89"/>
    <w:rsid w:val="006061E0"/>
    <w:rsid w:val="006077A4"/>
    <w:rsid w:val="00611B5A"/>
    <w:rsid w:val="0061254C"/>
    <w:rsid w:val="006140B5"/>
    <w:rsid w:val="00615770"/>
    <w:rsid w:val="0061660B"/>
    <w:rsid w:val="006166B1"/>
    <w:rsid w:val="006166BD"/>
    <w:rsid w:val="00616958"/>
    <w:rsid w:val="00616C40"/>
    <w:rsid w:val="0062115E"/>
    <w:rsid w:val="00621C5C"/>
    <w:rsid w:val="00622933"/>
    <w:rsid w:val="006273B7"/>
    <w:rsid w:val="00627E6D"/>
    <w:rsid w:val="006308B5"/>
    <w:rsid w:val="00630ECF"/>
    <w:rsid w:val="006310F8"/>
    <w:rsid w:val="006311DA"/>
    <w:rsid w:val="00631AD6"/>
    <w:rsid w:val="00631DFA"/>
    <w:rsid w:val="006322BC"/>
    <w:rsid w:val="00632EFF"/>
    <w:rsid w:val="00634231"/>
    <w:rsid w:val="0063433F"/>
    <w:rsid w:val="006348BA"/>
    <w:rsid w:val="0063507D"/>
    <w:rsid w:val="00635274"/>
    <w:rsid w:val="00636575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3649"/>
    <w:rsid w:val="006446CC"/>
    <w:rsid w:val="006448D0"/>
    <w:rsid w:val="006448F3"/>
    <w:rsid w:val="00644C3F"/>
    <w:rsid w:val="00644CEF"/>
    <w:rsid w:val="00644DF4"/>
    <w:rsid w:val="00645760"/>
    <w:rsid w:val="00645F8A"/>
    <w:rsid w:val="00647437"/>
    <w:rsid w:val="00651F9C"/>
    <w:rsid w:val="00652C0A"/>
    <w:rsid w:val="00654C82"/>
    <w:rsid w:val="00654D28"/>
    <w:rsid w:val="0065648A"/>
    <w:rsid w:val="0065664F"/>
    <w:rsid w:val="00656747"/>
    <w:rsid w:val="0066058D"/>
    <w:rsid w:val="00661844"/>
    <w:rsid w:val="00661933"/>
    <w:rsid w:val="00661ABA"/>
    <w:rsid w:val="00662527"/>
    <w:rsid w:val="00662A1C"/>
    <w:rsid w:val="0066411F"/>
    <w:rsid w:val="0066424E"/>
    <w:rsid w:val="00664367"/>
    <w:rsid w:val="0066592C"/>
    <w:rsid w:val="006663E5"/>
    <w:rsid w:val="006678A0"/>
    <w:rsid w:val="00670EBD"/>
    <w:rsid w:val="00674E49"/>
    <w:rsid w:val="0067618D"/>
    <w:rsid w:val="006815B7"/>
    <w:rsid w:val="00682701"/>
    <w:rsid w:val="006829C9"/>
    <w:rsid w:val="00682CEF"/>
    <w:rsid w:val="0068603A"/>
    <w:rsid w:val="006902B5"/>
    <w:rsid w:val="00691A1F"/>
    <w:rsid w:val="006925DA"/>
    <w:rsid w:val="0069349F"/>
    <w:rsid w:val="00693DF9"/>
    <w:rsid w:val="00693EE7"/>
    <w:rsid w:val="006956E5"/>
    <w:rsid w:val="00696E2B"/>
    <w:rsid w:val="006976D4"/>
    <w:rsid w:val="00697E32"/>
    <w:rsid w:val="006A0FF2"/>
    <w:rsid w:val="006A1845"/>
    <w:rsid w:val="006A2A53"/>
    <w:rsid w:val="006A336E"/>
    <w:rsid w:val="006A67D7"/>
    <w:rsid w:val="006A6B8E"/>
    <w:rsid w:val="006A7F52"/>
    <w:rsid w:val="006B1220"/>
    <w:rsid w:val="006B2506"/>
    <w:rsid w:val="006B32E5"/>
    <w:rsid w:val="006B3593"/>
    <w:rsid w:val="006B408A"/>
    <w:rsid w:val="006B40FC"/>
    <w:rsid w:val="006B68B1"/>
    <w:rsid w:val="006B75F9"/>
    <w:rsid w:val="006B7C4B"/>
    <w:rsid w:val="006C3725"/>
    <w:rsid w:val="006C3A23"/>
    <w:rsid w:val="006C3BD9"/>
    <w:rsid w:val="006C54B8"/>
    <w:rsid w:val="006C57DB"/>
    <w:rsid w:val="006C5F2F"/>
    <w:rsid w:val="006C6869"/>
    <w:rsid w:val="006D156B"/>
    <w:rsid w:val="006D1772"/>
    <w:rsid w:val="006D2673"/>
    <w:rsid w:val="006D5B96"/>
    <w:rsid w:val="006E14CE"/>
    <w:rsid w:val="006E1F40"/>
    <w:rsid w:val="006E261C"/>
    <w:rsid w:val="006E277B"/>
    <w:rsid w:val="006E2F97"/>
    <w:rsid w:val="006E300C"/>
    <w:rsid w:val="006E4CC5"/>
    <w:rsid w:val="006E5447"/>
    <w:rsid w:val="006E5733"/>
    <w:rsid w:val="006E6339"/>
    <w:rsid w:val="006E64BA"/>
    <w:rsid w:val="006E67DF"/>
    <w:rsid w:val="006F1AB1"/>
    <w:rsid w:val="006F27ED"/>
    <w:rsid w:val="006F3666"/>
    <w:rsid w:val="006F5062"/>
    <w:rsid w:val="006F50EE"/>
    <w:rsid w:val="006F57C3"/>
    <w:rsid w:val="006F5F40"/>
    <w:rsid w:val="006F6378"/>
    <w:rsid w:val="006F6E99"/>
    <w:rsid w:val="00701836"/>
    <w:rsid w:val="0070339D"/>
    <w:rsid w:val="0070347C"/>
    <w:rsid w:val="007037E3"/>
    <w:rsid w:val="00703813"/>
    <w:rsid w:val="00706038"/>
    <w:rsid w:val="0070671E"/>
    <w:rsid w:val="007072E8"/>
    <w:rsid w:val="007105AC"/>
    <w:rsid w:val="00710B28"/>
    <w:rsid w:val="0071143E"/>
    <w:rsid w:val="00711A80"/>
    <w:rsid w:val="00711FDF"/>
    <w:rsid w:val="00712D0E"/>
    <w:rsid w:val="00713A9D"/>
    <w:rsid w:val="007151D3"/>
    <w:rsid w:val="007157F1"/>
    <w:rsid w:val="00720238"/>
    <w:rsid w:val="00722019"/>
    <w:rsid w:val="00722E57"/>
    <w:rsid w:val="007230ED"/>
    <w:rsid w:val="007233E5"/>
    <w:rsid w:val="0072355A"/>
    <w:rsid w:val="00724CEA"/>
    <w:rsid w:val="007268E1"/>
    <w:rsid w:val="00726BEB"/>
    <w:rsid w:val="00726C07"/>
    <w:rsid w:val="00730FBB"/>
    <w:rsid w:val="00732139"/>
    <w:rsid w:val="007323CD"/>
    <w:rsid w:val="0073588A"/>
    <w:rsid w:val="00736F4A"/>
    <w:rsid w:val="00737C28"/>
    <w:rsid w:val="007429CA"/>
    <w:rsid w:val="007443EE"/>
    <w:rsid w:val="0074443B"/>
    <w:rsid w:val="00744EC1"/>
    <w:rsid w:val="00745804"/>
    <w:rsid w:val="0074649B"/>
    <w:rsid w:val="007470BD"/>
    <w:rsid w:val="0075292C"/>
    <w:rsid w:val="007531DC"/>
    <w:rsid w:val="0075423D"/>
    <w:rsid w:val="00755190"/>
    <w:rsid w:val="00756660"/>
    <w:rsid w:val="0075673F"/>
    <w:rsid w:val="00757993"/>
    <w:rsid w:val="00757E7F"/>
    <w:rsid w:val="0076191F"/>
    <w:rsid w:val="007623E3"/>
    <w:rsid w:val="0076282A"/>
    <w:rsid w:val="00763441"/>
    <w:rsid w:val="00763CDE"/>
    <w:rsid w:val="00764186"/>
    <w:rsid w:val="00764C35"/>
    <w:rsid w:val="00764E4C"/>
    <w:rsid w:val="00765561"/>
    <w:rsid w:val="0076570B"/>
    <w:rsid w:val="00765BFF"/>
    <w:rsid w:val="007660A5"/>
    <w:rsid w:val="00766A37"/>
    <w:rsid w:val="00766B26"/>
    <w:rsid w:val="00766DB9"/>
    <w:rsid w:val="007671F2"/>
    <w:rsid w:val="00767CDA"/>
    <w:rsid w:val="00770BC7"/>
    <w:rsid w:val="00772F0F"/>
    <w:rsid w:val="0077316B"/>
    <w:rsid w:val="00773D22"/>
    <w:rsid w:val="0077411D"/>
    <w:rsid w:val="00775735"/>
    <w:rsid w:val="00776A2C"/>
    <w:rsid w:val="007778AE"/>
    <w:rsid w:val="007817C0"/>
    <w:rsid w:val="00782F46"/>
    <w:rsid w:val="00783BD9"/>
    <w:rsid w:val="00785472"/>
    <w:rsid w:val="007856BD"/>
    <w:rsid w:val="00786739"/>
    <w:rsid w:val="00786C22"/>
    <w:rsid w:val="00787980"/>
    <w:rsid w:val="00790410"/>
    <w:rsid w:val="00791B48"/>
    <w:rsid w:val="00792667"/>
    <w:rsid w:val="00792FAB"/>
    <w:rsid w:val="007932BE"/>
    <w:rsid w:val="00795027"/>
    <w:rsid w:val="00795C5D"/>
    <w:rsid w:val="007A0A3B"/>
    <w:rsid w:val="007A35F0"/>
    <w:rsid w:val="007A3724"/>
    <w:rsid w:val="007A40BC"/>
    <w:rsid w:val="007A4EC7"/>
    <w:rsid w:val="007A4FD3"/>
    <w:rsid w:val="007A606D"/>
    <w:rsid w:val="007A6FA9"/>
    <w:rsid w:val="007A71D5"/>
    <w:rsid w:val="007A75B3"/>
    <w:rsid w:val="007B056C"/>
    <w:rsid w:val="007B0B4C"/>
    <w:rsid w:val="007B197A"/>
    <w:rsid w:val="007B4EB7"/>
    <w:rsid w:val="007B52F8"/>
    <w:rsid w:val="007B7AB6"/>
    <w:rsid w:val="007B7B35"/>
    <w:rsid w:val="007C03AD"/>
    <w:rsid w:val="007C0939"/>
    <w:rsid w:val="007C1293"/>
    <w:rsid w:val="007C1E3A"/>
    <w:rsid w:val="007C2ABA"/>
    <w:rsid w:val="007C2ED4"/>
    <w:rsid w:val="007C472A"/>
    <w:rsid w:val="007C55E7"/>
    <w:rsid w:val="007C57A4"/>
    <w:rsid w:val="007C6055"/>
    <w:rsid w:val="007C670B"/>
    <w:rsid w:val="007C68A5"/>
    <w:rsid w:val="007C6B63"/>
    <w:rsid w:val="007C7AB6"/>
    <w:rsid w:val="007D0000"/>
    <w:rsid w:val="007D04C4"/>
    <w:rsid w:val="007D06D0"/>
    <w:rsid w:val="007D1106"/>
    <w:rsid w:val="007D2A4A"/>
    <w:rsid w:val="007D3D2B"/>
    <w:rsid w:val="007D4C1C"/>
    <w:rsid w:val="007D6327"/>
    <w:rsid w:val="007D7D92"/>
    <w:rsid w:val="007E01EC"/>
    <w:rsid w:val="007E1104"/>
    <w:rsid w:val="007E1542"/>
    <w:rsid w:val="007E1BC2"/>
    <w:rsid w:val="007E2B4E"/>
    <w:rsid w:val="007E363E"/>
    <w:rsid w:val="007E3869"/>
    <w:rsid w:val="007E398F"/>
    <w:rsid w:val="007E42AD"/>
    <w:rsid w:val="007E51CE"/>
    <w:rsid w:val="007E540D"/>
    <w:rsid w:val="007E5439"/>
    <w:rsid w:val="007E57B9"/>
    <w:rsid w:val="007E61DD"/>
    <w:rsid w:val="007E7095"/>
    <w:rsid w:val="007E7C78"/>
    <w:rsid w:val="007F1281"/>
    <w:rsid w:val="007F1746"/>
    <w:rsid w:val="007F1936"/>
    <w:rsid w:val="007F1D8B"/>
    <w:rsid w:val="007F20BE"/>
    <w:rsid w:val="007F211A"/>
    <w:rsid w:val="007F2611"/>
    <w:rsid w:val="007F2C9F"/>
    <w:rsid w:val="007F2DD2"/>
    <w:rsid w:val="007F5657"/>
    <w:rsid w:val="007F57AE"/>
    <w:rsid w:val="007F6709"/>
    <w:rsid w:val="007F6E7F"/>
    <w:rsid w:val="007F6F7D"/>
    <w:rsid w:val="007F74A1"/>
    <w:rsid w:val="007F750A"/>
    <w:rsid w:val="007F76A0"/>
    <w:rsid w:val="0080022B"/>
    <w:rsid w:val="00801520"/>
    <w:rsid w:val="00801672"/>
    <w:rsid w:val="00803A90"/>
    <w:rsid w:val="00803BE1"/>
    <w:rsid w:val="008043F1"/>
    <w:rsid w:val="008058FA"/>
    <w:rsid w:val="00806250"/>
    <w:rsid w:val="00810CA2"/>
    <w:rsid w:val="00812E43"/>
    <w:rsid w:val="0081323B"/>
    <w:rsid w:val="008163F3"/>
    <w:rsid w:val="00816532"/>
    <w:rsid w:val="00816C10"/>
    <w:rsid w:val="0081769B"/>
    <w:rsid w:val="00817984"/>
    <w:rsid w:val="00822A39"/>
    <w:rsid w:val="00823E15"/>
    <w:rsid w:val="00823F8D"/>
    <w:rsid w:val="00826DDB"/>
    <w:rsid w:val="00830E48"/>
    <w:rsid w:val="00830FE1"/>
    <w:rsid w:val="0083180F"/>
    <w:rsid w:val="00831DCC"/>
    <w:rsid w:val="00832408"/>
    <w:rsid w:val="00832443"/>
    <w:rsid w:val="0083298D"/>
    <w:rsid w:val="00832AE3"/>
    <w:rsid w:val="00833E88"/>
    <w:rsid w:val="00833F1C"/>
    <w:rsid w:val="008341D0"/>
    <w:rsid w:val="008347A3"/>
    <w:rsid w:val="00836D70"/>
    <w:rsid w:val="00837A0F"/>
    <w:rsid w:val="00837DB4"/>
    <w:rsid w:val="008409F9"/>
    <w:rsid w:val="008418B4"/>
    <w:rsid w:val="00841E9A"/>
    <w:rsid w:val="00844604"/>
    <w:rsid w:val="00844E15"/>
    <w:rsid w:val="00845633"/>
    <w:rsid w:val="008468FA"/>
    <w:rsid w:val="00846B19"/>
    <w:rsid w:val="00846F62"/>
    <w:rsid w:val="00847AB9"/>
    <w:rsid w:val="00850635"/>
    <w:rsid w:val="008519EA"/>
    <w:rsid w:val="0085205B"/>
    <w:rsid w:val="008558F1"/>
    <w:rsid w:val="00857335"/>
    <w:rsid w:val="008602D2"/>
    <w:rsid w:val="008641C7"/>
    <w:rsid w:val="00866166"/>
    <w:rsid w:val="00866812"/>
    <w:rsid w:val="0086729C"/>
    <w:rsid w:val="00871EB2"/>
    <w:rsid w:val="008722E6"/>
    <w:rsid w:val="00873843"/>
    <w:rsid w:val="008749AE"/>
    <w:rsid w:val="008759C9"/>
    <w:rsid w:val="0087601B"/>
    <w:rsid w:val="00876058"/>
    <w:rsid w:val="008764FA"/>
    <w:rsid w:val="00876AA8"/>
    <w:rsid w:val="0087772E"/>
    <w:rsid w:val="00877B4C"/>
    <w:rsid w:val="00883092"/>
    <w:rsid w:val="008852FB"/>
    <w:rsid w:val="00885A02"/>
    <w:rsid w:val="00887480"/>
    <w:rsid w:val="0089098A"/>
    <w:rsid w:val="008909D4"/>
    <w:rsid w:val="0089203B"/>
    <w:rsid w:val="0089444F"/>
    <w:rsid w:val="00895DC0"/>
    <w:rsid w:val="008960B3"/>
    <w:rsid w:val="008966CD"/>
    <w:rsid w:val="008A0B57"/>
    <w:rsid w:val="008A1940"/>
    <w:rsid w:val="008A1EE6"/>
    <w:rsid w:val="008A1F3F"/>
    <w:rsid w:val="008A2486"/>
    <w:rsid w:val="008A4CB3"/>
    <w:rsid w:val="008A5185"/>
    <w:rsid w:val="008A580D"/>
    <w:rsid w:val="008A5819"/>
    <w:rsid w:val="008A6A37"/>
    <w:rsid w:val="008B022E"/>
    <w:rsid w:val="008B2965"/>
    <w:rsid w:val="008B4373"/>
    <w:rsid w:val="008B493B"/>
    <w:rsid w:val="008B5461"/>
    <w:rsid w:val="008B5688"/>
    <w:rsid w:val="008B57BC"/>
    <w:rsid w:val="008B67C6"/>
    <w:rsid w:val="008B6AE8"/>
    <w:rsid w:val="008B77D2"/>
    <w:rsid w:val="008B7DB3"/>
    <w:rsid w:val="008C0303"/>
    <w:rsid w:val="008C21D8"/>
    <w:rsid w:val="008C2A31"/>
    <w:rsid w:val="008C3A83"/>
    <w:rsid w:val="008C3DCC"/>
    <w:rsid w:val="008C3F12"/>
    <w:rsid w:val="008C46B9"/>
    <w:rsid w:val="008C6160"/>
    <w:rsid w:val="008C648A"/>
    <w:rsid w:val="008C7499"/>
    <w:rsid w:val="008C799F"/>
    <w:rsid w:val="008D014C"/>
    <w:rsid w:val="008D0164"/>
    <w:rsid w:val="008D0CDD"/>
    <w:rsid w:val="008D20DC"/>
    <w:rsid w:val="008D3101"/>
    <w:rsid w:val="008D41CE"/>
    <w:rsid w:val="008D4AC5"/>
    <w:rsid w:val="008D5267"/>
    <w:rsid w:val="008D53A2"/>
    <w:rsid w:val="008D5CEA"/>
    <w:rsid w:val="008D6E4E"/>
    <w:rsid w:val="008E0BCA"/>
    <w:rsid w:val="008E252B"/>
    <w:rsid w:val="008E29F7"/>
    <w:rsid w:val="008E31B0"/>
    <w:rsid w:val="008E32F4"/>
    <w:rsid w:val="008E4FE3"/>
    <w:rsid w:val="008E6CB5"/>
    <w:rsid w:val="008E6D26"/>
    <w:rsid w:val="008E74E0"/>
    <w:rsid w:val="008F0D3A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155"/>
    <w:rsid w:val="00902B97"/>
    <w:rsid w:val="00902CA7"/>
    <w:rsid w:val="0090382A"/>
    <w:rsid w:val="00904CEC"/>
    <w:rsid w:val="00904E68"/>
    <w:rsid w:val="00906339"/>
    <w:rsid w:val="00906981"/>
    <w:rsid w:val="00906E26"/>
    <w:rsid w:val="0091039A"/>
    <w:rsid w:val="00911666"/>
    <w:rsid w:val="00911A90"/>
    <w:rsid w:val="00911AED"/>
    <w:rsid w:val="00912371"/>
    <w:rsid w:val="00914602"/>
    <w:rsid w:val="00914A03"/>
    <w:rsid w:val="00914B08"/>
    <w:rsid w:val="00915C72"/>
    <w:rsid w:val="00916745"/>
    <w:rsid w:val="0091772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690"/>
    <w:rsid w:val="00923895"/>
    <w:rsid w:val="00924C63"/>
    <w:rsid w:val="00925230"/>
    <w:rsid w:val="009261D5"/>
    <w:rsid w:val="00931B0B"/>
    <w:rsid w:val="00931F65"/>
    <w:rsid w:val="00933737"/>
    <w:rsid w:val="009359DA"/>
    <w:rsid w:val="009361F1"/>
    <w:rsid w:val="00936B2A"/>
    <w:rsid w:val="00937620"/>
    <w:rsid w:val="00937F48"/>
    <w:rsid w:val="0094004B"/>
    <w:rsid w:val="0094109A"/>
    <w:rsid w:val="00941682"/>
    <w:rsid w:val="009425BF"/>
    <w:rsid w:val="00942972"/>
    <w:rsid w:val="009439BD"/>
    <w:rsid w:val="00943AA3"/>
    <w:rsid w:val="00944D2B"/>
    <w:rsid w:val="009500A3"/>
    <w:rsid w:val="00950D43"/>
    <w:rsid w:val="00954359"/>
    <w:rsid w:val="00955611"/>
    <w:rsid w:val="00955C10"/>
    <w:rsid w:val="00957AD9"/>
    <w:rsid w:val="009611D1"/>
    <w:rsid w:val="00961B3F"/>
    <w:rsid w:val="009623AF"/>
    <w:rsid w:val="00962B5B"/>
    <w:rsid w:val="009644D2"/>
    <w:rsid w:val="00964FDE"/>
    <w:rsid w:val="00965026"/>
    <w:rsid w:val="00965100"/>
    <w:rsid w:val="009670A3"/>
    <w:rsid w:val="0096795C"/>
    <w:rsid w:val="00967EB8"/>
    <w:rsid w:val="00970308"/>
    <w:rsid w:val="00970BB0"/>
    <w:rsid w:val="00971371"/>
    <w:rsid w:val="009714B9"/>
    <w:rsid w:val="0097163D"/>
    <w:rsid w:val="009723C4"/>
    <w:rsid w:val="00973C4B"/>
    <w:rsid w:val="009755C8"/>
    <w:rsid w:val="00976FE2"/>
    <w:rsid w:val="00977B47"/>
    <w:rsid w:val="00980870"/>
    <w:rsid w:val="00980B89"/>
    <w:rsid w:val="00980EB2"/>
    <w:rsid w:val="009816FA"/>
    <w:rsid w:val="00981CFA"/>
    <w:rsid w:val="0098317F"/>
    <w:rsid w:val="00983563"/>
    <w:rsid w:val="0098584B"/>
    <w:rsid w:val="00985ADA"/>
    <w:rsid w:val="009862B9"/>
    <w:rsid w:val="0099168C"/>
    <w:rsid w:val="00991EA8"/>
    <w:rsid w:val="0099212A"/>
    <w:rsid w:val="009928FA"/>
    <w:rsid w:val="00992FA9"/>
    <w:rsid w:val="009930F0"/>
    <w:rsid w:val="0099494F"/>
    <w:rsid w:val="009957C6"/>
    <w:rsid w:val="009958DD"/>
    <w:rsid w:val="00995D0A"/>
    <w:rsid w:val="009961D6"/>
    <w:rsid w:val="00996504"/>
    <w:rsid w:val="0099721B"/>
    <w:rsid w:val="009972A8"/>
    <w:rsid w:val="009978E2"/>
    <w:rsid w:val="009A2254"/>
    <w:rsid w:val="009A3DD2"/>
    <w:rsid w:val="009A721F"/>
    <w:rsid w:val="009A765C"/>
    <w:rsid w:val="009A7BD1"/>
    <w:rsid w:val="009B0706"/>
    <w:rsid w:val="009B1024"/>
    <w:rsid w:val="009B2161"/>
    <w:rsid w:val="009B2926"/>
    <w:rsid w:val="009B2C35"/>
    <w:rsid w:val="009B30F6"/>
    <w:rsid w:val="009B37F6"/>
    <w:rsid w:val="009B3BE0"/>
    <w:rsid w:val="009B4627"/>
    <w:rsid w:val="009B6CEF"/>
    <w:rsid w:val="009C2592"/>
    <w:rsid w:val="009C324A"/>
    <w:rsid w:val="009C4191"/>
    <w:rsid w:val="009C4605"/>
    <w:rsid w:val="009C5058"/>
    <w:rsid w:val="009D1AB0"/>
    <w:rsid w:val="009D1E51"/>
    <w:rsid w:val="009D2D0A"/>
    <w:rsid w:val="009D3EB1"/>
    <w:rsid w:val="009D4AC4"/>
    <w:rsid w:val="009D4EAF"/>
    <w:rsid w:val="009D5148"/>
    <w:rsid w:val="009D523B"/>
    <w:rsid w:val="009D5F82"/>
    <w:rsid w:val="009D6221"/>
    <w:rsid w:val="009D7B98"/>
    <w:rsid w:val="009E027E"/>
    <w:rsid w:val="009E47BB"/>
    <w:rsid w:val="009E4BF4"/>
    <w:rsid w:val="009E5651"/>
    <w:rsid w:val="009E6955"/>
    <w:rsid w:val="009E7277"/>
    <w:rsid w:val="009E7A3C"/>
    <w:rsid w:val="009F03F2"/>
    <w:rsid w:val="009F19EA"/>
    <w:rsid w:val="009F2C3F"/>
    <w:rsid w:val="009F2CA4"/>
    <w:rsid w:val="009F393F"/>
    <w:rsid w:val="009F5304"/>
    <w:rsid w:val="009F6285"/>
    <w:rsid w:val="009F692B"/>
    <w:rsid w:val="009F6C10"/>
    <w:rsid w:val="009F71E4"/>
    <w:rsid w:val="009F7F89"/>
    <w:rsid w:val="00A00B96"/>
    <w:rsid w:val="00A00FDA"/>
    <w:rsid w:val="00A01BEE"/>
    <w:rsid w:val="00A027A6"/>
    <w:rsid w:val="00A02979"/>
    <w:rsid w:val="00A02CA0"/>
    <w:rsid w:val="00A03BF3"/>
    <w:rsid w:val="00A0442B"/>
    <w:rsid w:val="00A0467A"/>
    <w:rsid w:val="00A1234C"/>
    <w:rsid w:val="00A12C84"/>
    <w:rsid w:val="00A130F0"/>
    <w:rsid w:val="00A132DE"/>
    <w:rsid w:val="00A13716"/>
    <w:rsid w:val="00A150E1"/>
    <w:rsid w:val="00A153D4"/>
    <w:rsid w:val="00A154A7"/>
    <w:rsid w:val="00A15BF1"/>
    <w:rsid w:val="00A15FB2"/>
    <w:rsid w:val="00A21B92"/>
    <w:rsid w:val="00A21E16"/>
    <w:rsid w:val="00A22CC8"/>
    <w:rsid w:val="00A23C3F"/>
    <w:rsid w:val="00A303D9"/>
    <w:rsid w:val="00A308A9"/>
    <w:rsid w:val="00A3123B"/>
    <w:rsid w:val="00A32667"/>
    <w:rsid w:val="00A32D3E"/>
    <w:rsid w:val="00A33729"/>
    <w:rsid w:val="00A337B6"/>
    <w:rsid w:val="00A34288"/>
    <w:rsid w:val="00A36823"/>
    <w:rsid w:val="00A36FFE"/>
    <w:rsid w:val="00A37587"/>
    <w:rsid w:val="00A37C91"/>
    <w:rsid w:val="00A41143"/>
    <w:rsid w:val="00A41673"/>
    <w:rsid w:val="00A42A5C"/>
    <w:rsid w:val="00A43195"/>
    <w:rsid w:val="00A43E22"/>
    <w:rsid w:val="00A44A03"/>
    <w:rsid w:val="00A450BA"/>
    <w:rsid w:val="00A4529F"/>
    <w:rsid w:val="00A457AF"/>
    <w:rsid w:val="00A4583E"/>
    <w:rsid w:val="00A45D7E"/>
    <w:rsid w:val="00A46E06"/>
    <w:rsid w:val="00A471A2"/>
    <w:rsid w:val="00A4754A"/>
    <w:rsid w:val="00A47BD4"/>
    <w:rsid w:val="00A520D8"/>
    <w:rsid w:val="00A52187"/>
    <w:rsid w:val="00A5294C"/>
    <w:rsid w:val="00A53CF1"/>
    <w:rsid w:val="00A54F4C"/>
    <w:rsid w:val="00A55909"/>
    <w:rsid w:val="00A55C13"/>
    <w:rsid w:val="00A56384"/>
    <w:rsid w:val="00A56F82"/>
    <w:rsid w:val="00A61B78"/>
    <w:rsid w:val="00A61B7B"/>
    <w:rsid w:val="00A61D3C"/>
    <w:rsid w:val="00A630B1"/>
    <w:rsid w:val="00A63569"/>
    <w:rsid w:val="00A63672"/>
    <w:rsid w:val="00A63A0F"/>
    <w:rsid w:val="00A65415"/>
    <w:rsid w:val="00A65EF1"/>
    <w:rsid w:val="00A6623D"/>
    <w:rsid w:val="00A66D42"/>
    <w:rsid w:val="00A66F49"/>
    <w:rsid w:val="00A67665"/>
    <w:rsid w:val="00A71949"/>
    <w:rsid w:val="00A727FA"/>
    <w:rsid w:val="00A72F1C"/>
    <w:rsid w:val="00A7459B"/>
    <w:rsid w:val="00A74A64"/>
    <w:rsid w:val="00A76E76"/>
    <w:rsid w:val="00A771DF"/>
    <w:rsid w:val="00A80013"/>
    <w:rsid w:val="00A80693"/>
    <w:rsid w:val="00A819E4"/>
    <w:rsid w:val="00A81D50"/>
    <w:rsid w:val="00A8294B"/>
    <w:rsid w:val="00A82BED"/>
    <w:rsid w:val="00A83DE1"/>
    <w:rsid w:val="00A84C4A"/>
    <w:rsid w:val="00A84CAA"/>
    <w:rsid w:val="00A84FA7"/>
    <w:rsid w:val="00A86F66"/>
    <w:rsid w:val="00A905B8"/>
    <w:rsid w:val="00A91EE6"/>
    <w:rsid w:val="00A928F0"/>
    <w:rsid w:val="00A92D64"/>
    <w:rsid w:val="00A94216"/>
    <w:rsid w:val="00A94487"/>
    <w:rsid w:val="00A951F8"/>
    <w:rsid w:val="00A95F48"/>
    <w:rsid w:val="00A97AEC"/>
    <w:rsid w:val="00A97E4D"/>
    <w:rsid w:val="00AA00F7"/>
    <w:rsid w:val="00AA03D4"/>
    <w:rsid w:val="00AA1329"/>
    <w:rsid w:val="00AA152C"/>
    <w:rsid w:val="00AA21A4"/>
    <w:rsid w:val="00AA74E2"/>
    <w:rsid w:val="00AA7B70"/>
    <w:rsid w:val="00AA7DE0"/>
    <w:rsid w:val="00AB3D5A"/>
    <w:rsid w:val="00AB64A5"/>
    <w:rsid w:val="00AB7843"/>
    <w:rsid w:val="00AC03D5"/>
    <w:rsid w:val="00AC0AC6"/>
    <w:rsid w:val="00AC1CE2"/>
    <w:rsid w:val="00AC31CA"/>
    <w:rsid w:val="00AC33AF"/>
    <w:rsid w:val="00AC6174"/>
    <w:rsid w:val="00AC6601"/>
    <w:rsid w:val="00AC76F1"/>
    <w:rsid w:val="00AC774F"/>
    <w:rsid w:val="00AD1890"/>
    <w:rsid w:val="00AD1994"/>
    <w:rsid w:val="00AD279C"/>
    <w:rsid w:val="00AD2E12"/>
    <w:rsid w:val="00AD3B78"/>
    <w:rsid w:val="00AD6119"/>
    <w:rsid w:val="00AE02FA"/>
    <w:rsid w:val="00AE0631"/>
    <w:rsid w:val="00AE1C61"/>
    <w:rsid w:val="00AE20C4"/>
    <w:rsid w:val="00AE2774"/>
    <w:rsid w:val="00AE2DAE"/>
    <w:rsid w:val="00AE312D"/>
    <w:rsid w:val="00AE4FE8"/>
    <w:rsid w:val="00AE5C2F"/>
    <w:rsid w:val="00AE6758"/>
    <w:rsid w:val="00AE681A"/>
    <w:rsid w:val="00AE6AA3"/>
    <w:rsid w:val="00AE6FC6"/>
    <w:rsid w:val="00AE7188"/>
    <w:rsid w:val="00AE7CCE"/>
    <w:rsid w:val="00AF0F83"/>
    <w:rsid w:val="00AF33AA"/>
    <w:rsid w:val="00AF7276"/>
    <w:rsid w:val="00AF787A"/>
    <w:rsid w:val="00AF7A9E"/>
    <w:rsid w:val="00B03082"/>
    <w:rsid w:val="00B0429B"/>
    <w:rsid w:val="00B04AAE"/>
    <w:rsid w:val="00B04E76"/>
    <w:rsid w:val="00B0576B"/>
    <w:rsid w:val="00B058F3"/>
    <w:rsid w:val="00B07823"/>
    <w:rsid w:val="00B10325"/>
    <w:rsid w:val="00B1079F"/>
    <w:rsid w:val="00B12189"/>
    <w:rsid w:val="00B122CC"/>
    <w:rsid w:val="00B138B7"/>
    <w:rsid w:val="00B13E78"/>
    <w:rsid w:val="00B15B35"/>
    <w:rsid w:val="00B17D30"/>
    <w:rsid w:val="00B17DAF"/>
    <w:rsid w:val="00B20844"/>
    <w:rsid w:val="00B22492"/>
    <w:rsid w:val="00B22DF3"/>
    <w:rsid w:val="00B23CA0"/>
    <w:rsid w:val="00B23CC2"/>
    <w:rsid w:val="00B23EDD"/>
    <w:rsid w:val="00B24487"/>
    <w:rsid w:val="00B24FE1"/>
    <w:rsid w:val="00B25040"/>
    <w:rsid w:val="00B253A9"/>
    <w:rsid w:val="00B25C97"/>
    <w:rsid w:val="00B2796C"/>
    <w:rsid w:val="00B30A36"/>
    <w:rsid w:val="00B31761"/>
    <w:rsid w:val="00B320DA"/>
    <w:rsid w:val="00B3458E"/>
    <w:rsid w:val="00B3489F"/>
    <w:rsid w:val="00B351C4"/>
    <w:rsid w:val="00B370F4"/>
    <w:rsid w:val="00B37BFE"/>
    <w:rsid w:val="00B403C6"/>
    <w:rsid w:val="00B404D6"/>
    <w:rsid w:val="00B40697"/>
    <w:rsid w:val="00B419B1"/>
    <w:rsid w:val="00B42241"/>
    <w:rsid w:val="00B443CE"/>
    <w:rsid w:val="00B44CC6"/>
    <w:rsid w:val="00B44D0F"/>
    <w:rsid w:val="00B44EEC"/>
    <w:rsid w:val="00B45259"/>
    <w:rsid w:val="00B45B6E"/>
    <w:rsid w:val="00B461A0"/>
    <w:rsid w:val="00B4630A"/>
    <w:rsid w:val="00B46373"/>
    <w:rsid w:val="00B5160D"/>
    <w:rsid w:val="00B51648"/>
    <w:rsid w:val="00B52557"/>
    <w:rsid w:val="00B52DE3"/>
    <w:rsid w:val="00B52EB3"/>
    <w:rsid w:val="00B5373D"/>
    <w:rsid w:val="00B53808"/>
    <w:rsid w:val="00B5540B"/>
    <w:rsid w:val="00B555F3"/>
    <w:rsid w:val="00B57346"/>
    <w:rsid w:val="00B62BD3"/>
    <w:rsid w:val="00B63EF7"/>
    <w:rsid w:val="00B64F4D"/>
    <w:rsid w:val="00B65575"/>
    <w:rsid w:val="00B67301"/>
    <w:rsid w:val="00B70AED"/>
    <w:rsid w:val="00B7121C"/>
    <w:rsid w:val="00B71BCC"/>
    <w:rsid w:val="00B740E7"/>
    <w:rsid w:val="00B744C6"/>
    <w:rsid w:val="00B745A5"/>
    <w:rsid w:val="00B76D16"/>
    <w:rsid w:val="00B80CDF"/>
    <w:rsid w:val="00B82F45"/>
    <w:rsid w:val="00B83856"/>
    <w:rsid w:val="00B87228"/>
    <w:rsid w:val="00B873C8"/>
    <w:rsid w:val="00B9228A"/>
    <w:rsid w:val="00B92B38"/>
    <w:rsid w:val="00B94AFA"/>
    <w:rsid w:val="00B96058"/>
    <w:rsid w:val="00B96D15"/>
    <w:rsid w:val="00B9732F"/>
    <w:rsid w:val="00B97848"/>
    <w:rsid w:val="00BA16AB"/>
    <w:rsid w:val="00BA1E00"/>
    <w:rsid w:val="00BA337B"/>
    <w:rsid w:val="00BA4610"/>
    <w:rsid w:val="00BA513B"/>
    <w:rsid w:val="00BA5376"/>
    <w:rsid w:val="00BA5C5A"/>
    <w:rsid w:val="00BA60DE"/>
    <w:rsid w:val="00BB0750"/>
    <w:rsid w:val="00BB11D5"/>
    <w:rsid w:val="00BB1443"/>
    <w:rsid w:val="00BB3E8A"/>
    <w:rsid w:val="00BB4866"/>
    <w:rsid w:val="00BB49AC"/>
    <w:rsid w:val="00BB5381"/>
    <w:rsid w:val="00BB64A6"/>
    <w:rsid w:val="00BB73A0"/>
    <w:rsid w:val="00BC034C"/>
    <w:rsid w:val="00BC1257"/>
    <w:rsid w:val="00BC2A86"/>
    <w:rsid w:val="00BC3486"/>
    <w:rsid w:val="00BC3A49"/>
    <w:rsid w:val="00BC4B86"/>
    <w:rsid w:val="00BC5CA5"/>
    <w:rsid w:val="00BC6042"/>
    <w:rsid w:val="00BC7519"/>
    <w:rsid w:val="00BD07D8"/>
    <w:rsid w:val="00BD09EB"/>
    <w:rsid w:val="00BD0EF7"/>
    <w:rsid w:val="00BD2AB1"/>
    <w:rsid w:val="00BD43E4"/>
    <w:rsid w:val="00BD481F"/>
    <w:rsid w:val="00BE16FC"/>
    <w:rsid w:val="00BE1A5F"/>
    <w:rsid w:val="00BE37D8"/>
    <w:rsid w:val="00BE41B1"/>
    <w:rsid w:val="00BE6290"/>
    <w:rsid w:val="00BF09C8"/>
    <w:rsid w:val="00BF1072"/>
    <w:rsid w:val="00BF34D3"/>
    <w:rsid w:val="00BF3F15"/>
    <w:rsid w:val="00BF427F"/>
    <w:rsid w:val="00BF4335"/>
    <w:rsid w:val="00BF47CB"/>
    <w:rsid w:val="00BF4C73"/>
    <w:rsid w:val="00BF4D9D"/>
    <w:rsid w:val="00BF6103"/>
    <w:rsid w:val="00BF6EE3"/>
    <w:rsid w:val="00BF6FC4"/>
    <w:rsid w:val="00BF7361"/>
    <w:rsid w:val="00BF756D"/>
    <w:rsid w:val="00C001F9"/>
    <w:rsid w:val="00C00791"/>
    <w:rsid w:val="00C020E1"/>
    <w:rsid w:val="00C03532"/>
    <w:rsid w:val="00C03DF9"/>
    <w:rsid w:val="00C04535"/>
    <w:rsid w:val="00C045DC"/>
    <w:rsid w:val="00C05C44"/>
    <w:rsid w:val="00C06213"/>
    <w:rsid w:val="00C06E6E"/>
    <w:rsid w:val="00C0752B"/>
    <w:rsid w:val="00C07597"/>
    <w:rsid w:val="00C07677"/>
    <w:rsid w:val="00C12B7A"/>
    <w:rsid w:val="00C1348A"/>
    <w:rsid w:val="00C1494F"/>
    <w:rsid w:val="00C14CF1"/>
    <w:rsid w:val="00C15A5D"/>
    <w:rsid w:val="00C16A16"/>
    <w:rsid w:val="00C177F6"/>
    <w:rsid w:val="00C1795B"/>
    <w:rsid w:val="00C17EB1"/>
    <w:rsid w:val="00C2053C"/>
    <w:rsid w:val="00C2071E"/>
    <w:rsid w:val="00C20993"/>
    <w:rsid w:val="00C218DD"/>
    <w:rsid w:val="00C233B1"/>
    <w:rsid w:val="00C2561B"/>
    <w:rsid w:val="00C25BCC"/>
    <w:rsid w:val="00C260E3"/>
    <w:rsid w:val="00C268E5"/>
    <w:rsid w:val="00C3224A"/>
    <w:rsid w:val="00C33FA0"/>
    <w:rsid w:val="00C350B9"/>
    <w:rsid w:val="00C35115"/>
    <w:rsid w:val="00C35530"/>
    <w:rsid w:val="00C35B2C"/>
    <w:rsid w:val="00C37435"/>
    <w:rsid w:val="00C3775E"/>
    <w:rsid w:val="00C3778D"/>
    <w:rsid w:val="00C4136B"/>
    <w:rsid w:val="00C42ABC"/>
    <w:rsid w:val="00C4590B"/>
    <w:rsid w:val="00C46D9E"/>
    <w:rsid w:val="00C46F60"/>
    <w:rsid w:val="00C478C1"/>
    <w:rsid w:val="00C515DE"/>
    <w:rsid w:val="00C522A1"/>
    <w:rsid w:val="00C53214"/>
    <w:rsid w:val="00C5492A"/>
    <w:rsid w:val="00C54C7E"/>
    <w:rsid w:val="00C54C8B"/>
    <w:rsid w:val="00C6072A"/>
    <w:rsid w:val="00C60A40"/>
    <w:rsid w:val="00C61575"/>
    <w:rsid w:val="00C61A54"/>
    <w:rsid w:val="00C628B3"/>
    <w:rsid w:val="00C62FB6"/>
    <w:rsid w:val="00C635AE"/>
    <w:rsid w:val="00C64240"/>
    <w:rsid w:val="00C64CBC"/>
    <w:rsid w:val="00C65799"/>
    <w:rsid w:val="00C678F2"/>
    <w:rsid w:val="00C7160C"/>
    <w:rsid w:val="00C72C4D"/>
    <w:rsid w:val="00C74822"/>
    <w:rsid w:val="00C74B7E"/>
    <w:rsid w:val="00C75170"/>
    <w:rsid w:val="00C75216"/>
    <w:rsid w:val="00C76904"/>
    <w:rsid w:val="00C77DEE"/>
    <w:rsid w:val="00C80B22"/>
    <w:rsid w:val="00C80E67"/>
    <w:rsid w:val="00C81302"/>
    <w:rsid w:val="00C81770"/>
    <w:rsid w:val="00C83012"/>
    <w:rsid w:val="00C84F03"/>
    <w:rsid w:val="00C874DB"/>
    <w:rsid w:val="00C8754B"/>
    <w:rsid w:val="00C87F2A"/>
    <w:rsid w:val="00C9033D"/>
    <w:rsid w:val="00C9095F"/>
    <w:rsid w:val="00C91481"/>
    <w:rsid w:val="00C93151"/>
    <w:rsid w:val="00C93323"/>
    <w:rsid w:val="00C93561"/>
    <w:rsid w:val="00C944F9"/>
    <w:rsid w:val="00C94D64"/>
    <w:rsid w:val="00C94D9C"/>
    <w:rsid w:val="00C96D12"/>
    <w:rsid w:val="00CA035C"/>
    <w:rsid w:val="00CA0643"/>
    <w:rsid w:val="00CA15B9"/>
    <w:rsid w:val="00CA1E59"/>
    <w:rsid w:val="00CA2185"/>
    <w:rsid w:val="00CA24BA"/>
    <w:rsid w:val="00CA4484"/>
    <w:rsid w:val="00CA6C1E"/>
    <w:rsid w:val="00CA7882"/>
    <w:rsid w:val="00CB0BA2"/>
    <w:rsid w:val="00CB1B3C"/>
    <w:rsid w:val="00CB2680"/>
    <w:rsid w:val="00CB3A4A"/>
    <w:rsid w:val="00CB4773"/>
    <w:rsid w:val="00CB5362"/>
    <w:rsid w:val="00CB7F24"/>
    <w:rsid w:val="00CC1CAA"/>
    <w:rsid w:val="00CC1F1A"/>
    <w:rsid w:val="00CC27E0"/>
    <w:rsid w:val="00CC319C"/>
    <w:rsid w:val="00CC449B"/>
    <w:rsid w:val="00CC490D"/>
    <w:rsid w:val="00CC596A"/>
    <w:rsid w:val="00CC6326"/>
    <w:rsid w:val="00CC65BA"/>
    <w:rsid w:val="00CC7506"/>
    <w:rsid w:val="00CD0158"/>
    <w:rsid w:val="00CD0ACB"/>
    <w:rsid w:val="00CD12CB"/>
    <w:rsid w:val="00CD16D8"/>
    <w:rsid w:val="00CD4FA2"/>
    <w:rsid w:val="00CD5961"/>
    <w:rsid w:val="00CD5C94"/>
    <w:rsid w:val="00CE056E"/>
    <w:rsid w:val="00CE06B4"/>
    <w:rsid w:val="00CE2BD8"/>
    <w:rsid w:val="00CE4C66"/>
    <w:rsid w:val="00CE59F3"/>
    <w:rsid w:val="00CF387C"/>
    <w:rsid w:val="00CF4AB6"/>
    <w:rsid w:val="00CF5342"/>
    <w:rsid w:val="00CF68BE"/>
    <w:rsid w:val="00CF7384"/>
    <w:rsid w:val="00D00844"/>
    <w:rsid w:val="00D02789"/>
    <w:rsid w:val="00D02F63"/>
    <w:rsid w:val="00D03E85"/>
    <w:rsid w:val="00D03EF6"/>
    <w:rsid w:val="00D0561D"/>
    <w:rsid w:val="00D062A5"/>
    <w:rsid w:val="00D073F1"/>
    <w:rsid w:val="00D074D7"/>
    <w:rsid w:val="00D11F75"/>
    <w:rsid w:val="00D12295"/>
    <w:rsid w:val="00D140AB"/>
    <w:rsid w:val="00D147A9"/>
    <w:rsid w:val="00D14E8A"/>
    <w:rsid w:val="00D15A6B"/>
    <w:rsid w:val="00D15FB6"/>
    <w:rsid w:val="00D16AB9"/>
    <w:rsid w:val="00D17CFE"/>
    <w:rsid w:val="00D17DDD"/>
    <w:rsid w:val="00D21408"/>
    <w:rsid w:val="00D21E89"/>
    <w:rsid w:val="00D2233C"/>
    <w:rsid w:val="00D228A3"/>
    <w:rsid w:val="00D23122"/>
    <w:rsid w:val="00D23C54"/>
    <w:rsid w:val="00D24FA9"/>
    <w:rsid w:val="00D258D5"/>
    <w:rsid w:val="00D262EA"/>
    <w:rsid w:val="00D30422"/>
    <w:rsid w:val="00D3169D"/>
    <w:rsid w:val="00D32A8C"/>
    <w:rsid w:val="00D34A3E"/>
    <w:rsid w:val="00D34AEF"/>
    <w:rsid w:val="00D350C2"/>
    <w:rsid w:val="00D359DF"/>
    <w:rsid w:val="00D36A27"/>
    <w:rsid w:val="00D37F7E"/>
    <w:rsid w:val="00D41A4A"/>
    <w:rsid w:val="00D423DA"/>
    <w:rsid w:val="00D42934"/>
    <w:rsid w:val="00D4407E"/>
    <w:rsid w:val="00D45336"/>
    <w:rsid w:val="00D46628"/>
    <w:rsid w:val="00D467E6"/>
    <w:rsid w:val="00D4741C"/>
    <w:rsid w:val="00D477F9"/>
    <w:rsid w:val="00D5030F"/>
    <w:rsid w:val="00D541D1"/>
    <w:rsid w:val="00D547EC"/>
    <w:rsid w:val="00D54C68"/>
    <w:rsid w:val="00D575CA"/>
    <w:rsid w:val="00D57919"/>
    <w:rsid w:val="00D57FE7"/>
    <w:rsid w:val="00D6152E"/>
    <w:rsid w:val="00D61D50"/>
    <w:rsid w:val="00D6394A"/>
    <w:rsid w:val="00D63B33"/>
    <w:rsid w:val="00D64647"/>
    <w:rsid w:val="00D6509B"/>
    <w:rsid w:val="00D65C04"/>
    <w:rsid w:val="00D67656"/>
    <w:rsid w:val="00D70ACD"/>
    <w:rsid w:val="00D71D43"/>
    <w:rsid w:val="00D71F7A"/>
    <w:rsid w:val="00D7265A"/>
    <w:rsid w:val="00D7353A"/>
    <w:rsid w:val="00D73CC3"/>
    <w:rsid w:val="00D83238"/>
    <w:rsid w:val="00D84085"/>
    <w:rsid w:val="00D844FB"/>
    <w:rsid w:val="00D85483"/>
    <w:rsid w:val="00D85F66"/>
    <w:rsid w:val="00D86AF5"/>
    <w:rsid w:val="00D87F18"/>
    <w:rsid w:val="00D90651"/>
    <w:rsid w:val="00D91575"/>
    <w:rsid w:val="00D9193F"/>
    <w:rsid w:val="00D92B2A"/>
    <w:rsid w:val="00D92BEF"/>
    <w:rsid w:val="00D9319D"/>
    <w:rsid w:val="00D945E8"/>
    <w:rsid w:val="00D94F8D"/>
    <w:rsid w:val="00D956E1"/>
    <w:rsid w:val="00D97587"/>
    <w:rsid w:val="00D976CF"/>
    <w:rsid w:val="00D97D0C"/>
    <w:rsid w:val="00DA060E"/>
    <w:rsid w:val="00DA145B"/>
    <w:rsid w:val="00DA2E15"/>
    <w:rsid w:val="00DA342F"/>
    <w:rsid w:val="00DA5CD5"/>
    <w:rsid w:val="00DA6F02"/>
    <w:rsid w:val="00DA7B40"/>
    <w:rsid w:val="00DB009A"/>
    <w:rsid w:val="00DB0487"/>
    <w:rsid w:val="00DB1E81"/>
    <w:rsid w:val="00DB3436"/>
    <w:rsid w:val="00DB3C44"/>
    <w:rsid w:val="00DC01DA"/>
    <w:rsid w:val="00DC068B"/>
    <w:rsid w:val="00DC0976"/>
    <w:rsid w:val="00DC1572"/>
    <w:rsid w:val="00DC2C34"/>
    <w:rsid w:val="00DC3813"/>
    <w:rsid w:val="00DC41BD"/>
    <w:rsid w:val="00DC4258"/>
    <w:rsid w:val="00DC5828"/>
    <w:rsid w:val="00DC6F3F"/>
    <w:rsid w:val="00DC6F8E"/>
    <w:rsid w:val="00DC7448"/>
    <w:rsid w:val="00DD0030"/>
    <w:rsid w:val="00DD07EA"/>
    <w:rsid w:val="00DD1B7A"/>
    <w:rsid w:val="00DD1D8D"/>
    <w:rsid w:val="00DE0752"/>
    <w:rsid w:val="00DE1444"/>
    <w:rsid w:val="00DE1561"/>
    <w:rsid w:val="00DE3E3A"/>
    <w:rsid w:val="00DE3F2D"/>
    <w:rsid w:val="00DE4CE4"/>
    <w:rsid w:val="00DE5B07"/>
    <w:rsid w:val="00DE67DA"/>
    <w:rsid w:val="00DE76DB"/>
    <w:rsid w:val="00DF0391"/>
    <w:rsid w:val="00DF1036"/>
    <w:rsid w:val="00DF295A"/>
    <w:rsid w:val="00DF3470"/>
    <w:rsid w:val="00DF362A"/>
    <w:rsid w:val="00DF6814"/>
    <w:rsid w:val="00DF77B1"/>
    <w:rsid w:val="00DF7BED"/>
    <w:rsid w:val="00E0333B"/>
    <w:rsid w:val="00E04067"/>
    <w:rsid w:val="00E0589F"/>
    <w:rsid w:val="00E059CC"/>
    <w:rsid w:val="00E0765A"/>
    <w:rsid w:val="00E07794"/>
    <w:rsid w:val="00E077E6"/>
    <w:rsid w:val="00E07C75"/>
    <w:rsid w:val="00E11A5D"/>
    <w:rsid w:val="00E1285C"/>
    <w:rsid w:val="00E129DF"/>
    <w:rsid w:val="00E13806"/>
    <w:rsid w:val="00E1429D"/>
    <w:rsid w:val="00E14399"/>
    <w:rsid w:val="00E150CC"/>
    <w:rsid w:val="00E16BE2"/>
    <w:rsid w:val="00E17BFA"/>
    <w:rsid w:val="00E17C23"/>
    <w:rsid w:val="00E20F53"/>
    <w:rsid w:val="00E2289E"/>
    <w:rsid w:val="00E23D90"/>
    <w:rsid w:val="00E24C21"/>
    <w:rsid w:val="00E24D98"/>
    <w:rsid w:val="00E2743B"/>
    <w:rsid w:val="00E27EC3"/>
    <w:rsid w:val="00E33745"/>
    <w:rsid w:val="00E34175"/>
    <w:rsid w:val="00E34BC9"/>
    <w:rsid w:val="00E36BC5"/>
    <w:rsid w:val="00E3797B"/>
    <w:rsid w:val="00E40832"/>
    <w:rsid w:val="00E4124C"/>
    <w:rsid w:val="00E41774"/>
    <w:rsid w:val="00E417C8"/>
    <w:rsid w:val="00E41A13"/>
    <w:rsid w:val="00E42749"/>
    <w:rsid w:val="00E42E90"/>
    <w:rsid w:val="00E438D9"/>
    <w:rsid w:val="00E44AF0"/>
    <w:rsid w:val="00E44B79"/>
    <w:rsid w:val="00E45C29"/>
    <w:rsid w:val="00E47072"/>
    <w:rsid w:val="00E528EF"/>
    <w:rsid w:val="00E53DC3"/>
    <w:rsid w:val="00E55A9A"/>
    <w:rsid w:val="00E55C87"/>
    <w:rsid w:val="00E5653E"/>
    <w:rsid w:val="00E56FCF"/>
    <w:rsid w:val="00E60164"/>
    <w:rsid w:val="00E601F1"/>
    <w:rsid w:val="00E60B81"/>
    <w:rsid w:val="00E625B2"/>
    <w:rsid w:val="00E63F42"/>
    <w:rsid w:val="00E641AE"/>
    <w:rsid w:val="00E65F55"/>
    <w:rsid w:val="00E66160"/>
    <w:rsid w:val="00E6761E"/>
    <w:rsid w:val="00E73123"/>
    <w:rsid w:val="00E73831"/>
    <w:rsid w:val="00E73AD3"/>
    <w:rsid w:val="00E73F84"/>
    <w:rsid w:val="00E74AF9"/>
    <w:rsid w:val="00E80DA4"/>
    <w:rsid w:val="00E810A0"/>
    <w:rsid w:val="00E811DB"/>
    <w:rsid w:val="00E8122A"/>
    <w:rsid w:val="00E81B4A"/>
    <w:rsid w:val="00E81BBA"/>
    <w:rsid w:val="00E826F1"/>
    <w:rsid w:val="00E82DD9"/>
    <w:rsid w:val="00E83B1C"/>
    <w:rsid w:val="00E842E5"/>
    <w:rsid w:val="00E842EF"/>
    <w:rsid w:val="00E84D1A"/>
    <w:rsid w:val="00E86269"/>
    <w:rsid w:val="00E866CF"/>
    <w:rsid w:val="00E86CB1"/>
    <w:rsid w:val="00E87A28"/>
    <w:rsid w:val="00E90086"/>
    <w:rsid w:val="00E90B8F"/>
    <w:rsid w:val="00E91342"/>
    <w:rsid w:val="00E919A3"/>
    <w:rsid w:val="00E92DD1"/>
    <w:rsid w:val="00E9345D"/>
    <w:rsid w:val="00E9442A"/>
    <w:rsid w:val="00E94A82"/>
    <w:rsid w:val="00E94D04"/>
    <w:rsid w:val="00E97CED"/>
    <w:rsid w:val="00EA0B20"/>
    <w:rsid w:val="00EA2151"/>
    <w:rsid w:val="00EA23CA"/>
    <w:rsid w:val="00EA3A76"/>
    <w:rsid w:val="00EA404D"/>
    <w:rsid w:val="00EA5ED4"/>
    <w:rsid w:val="00EA621B"/>
    <w:rsid w:val="00EA6D3B"/>
    <w:rsid w:val="00EA782D"/>
    <w:rsid w:val="00EA792B"/>
    <w:rsid w:val="00EB044D"/>
    <w:rsid w:val="00EB0676"/>
    <w:rsid w:val="00EB1139"/>
    <w:rsid w:val="00EB1824"/>
    <w:rsid w:val="00EB19D1"/>
    <w:rsid w:val="00EB1AAC"/>
    <w:rsid w:val="00EB1AC6"/>
    <w:rsid w:val="00EB1D3E"/>
    <w:rsid w:val="00EB22A0"/>
    <w:rsid w:val="00EB24AC"/>
    <w:rsid w:val="00EB2BFB"/>
    <w:rsid w:val="00EB3F00"/>
    <w:rsid w:val="00EB4418"/>
    <w:rsid w:val="00EB5F44"/>
    <w:rsid w:val="00EB67EE"/>
    <w:rsid w:val="00EB6A33"/>
    <w:rsid w:val="00EB770C"/>
    <w:rsid w:val="00EC0E2F"/>
    <w:rsid w:val="00EC0E3C"/>
    <w:rsid w:val="00EC2298"/>
    <w:rsid w:val="00EC37F6"/>
    <w:rsid w:val="00EC4613"/>
    <w:rsid w:val="00EC49CF"/>
    <w:rsid w:val="00EC4A3B"/>
    <w:rsid w:val="00EC552D"/>
    <w:rsid w:val="00EC6B3B"/>
    <w:rsid w:val="00EC7584"/>
    <w:rsid w:val="00ED151D"/>
    <w:rsid w:val="00ED207C"/>
    <w:rsid w:val="00ED392F"/>
    <w:rsid w:val="00ED39DA"/>
    <w:rsid w:val="00ED44E2"/>
    <w:rsid w:val="00ED5178"/>
    <w:rsid w:val="00ED74FF"/>
    <w:rsid w:val="00EE0491"/>
    <w:rsid w:val="00EE18FB"/>
    <w:rsid w:val="00EE24A8"/>
    <w:rsid w:val="00EE2EB0"/>
    <w:rsid w:val="00EE474D"/>
    <w:rsid w:val="00EE4A40"/>
    <w:rsid w:val="00EE653F"/>
    <w:rsid w:val="00EE7239"/>
    <w:rsid w:val="00EE7CA2"/>
    <w:rsid w:val="00EF361A"/>
    <w:rsid w:val="00EF3A27"/>
    <w:rsid w:val="00EF3DFF"/>
    <w:rsid w:val="00EF4879"/>
    <w:rsid w:val="00EF5832"/>
    <w:rsid w:val="00EF5E1E"/>
    <w:rsid w:val="00EF6678"/>
    <w:rsid w:val="00EF696B"/>
    <w:rsid w:val="00EF72FE"/>
    <w:rsid w:val="00F016E7"/>
    <w:rsid w:val="00F01B68"/>
    <w:rsid w:val="00F0324B"/>
    <w:rsid w:val="00F045F1"/>
    <w:rsid w:val="00F05C3A"/>
    <w:rsid w:val="00F06103"/>
    <w:rsid w:val="00F073FC"/>
    <w:rsid w:val="00F10FAD"/>
    <w:rsid w:val="00F1201F"/>
    <w:rsid w:val="00F13A7B"/>
    <w:rsid w:val="00F13E81"/>
    <w:rsid w:val="00F149D3"/>
    <w:rsid w:val="00F162BF"/>
    <w:rsid w:val="00F16C87"/>
    <w:rsid w:val="00F170AD"/>
    <w:rsid w:val="00F21476"/>
    <w:rsid w:val="00F21C5B"/>
    <w:rsid w:val="00F22520"/>
    <w:rsid w:val="00F24392"/>
    <w:rsid w:val="00F26715"/>
    <w:rsid w:val="00F27864"/>
    <w:rsid w:val="00F30A8C"/>
    <w:rsid w:val="00F310A1"/>
    <w:rsid w:val="00F322C1"/>
    <w:rsid w:val="00F32B13"/>
    <w:rsid w:val="00F330F2"/>
    <w:rsid w:val="00F3390D"/>
    <w:rsid w:val="00F345CF"/>
    <w:rsid w:val="00F347A0"/>
    <w:rsid w:val="00F35B45"/>
    <w:rsid w:val="00F35DBB"/>
    <w:rsid w:val="00F3778A"/>
    <w:rsid w:val="00F37D0C"/>
    <w:rsid w:val="00F41801"/>
    <w:rsid w:val="00F42FBB"/>
    <w:rsid w:val="00F43E2B"/>
    <w:rsid w:val="00F43F6B"/>
    <w:rsid w:val="00F45B55"/>
    <w:rsid w:val="00F45EF8"/>
    <w:rsid w:val="00F46B87"/>
    <w:rsid w:val="00F514E8"/>
    <w:rsid w:val="00F51A88"/>
    <w:rsid w:val="00F523AE"/>
    <w:rsid w:val="00F53FA2"/>
    <w:rsid w:val="00F55A09"/>
    <w:rsid w:val="00F60AF7"/>
    <w:rsid w:val="00F61943"/>
    <w:rsid w:val="00F62D8B"/>
    <w:rsid w:val="00F640F9"/>
    <w:rsid w:val="00F65BAB"/>
    <w:rsid w:val="00F65F33"/>
    <w:rsid w:val="00F66454"/>
    <w:rsid w:val="00F6645D"/>
    <w:rsid w:val="00F66BFA"/>
    <w:rsid w:val="00F676C5"/>
    <w:rsid w:val="00F70A15"/>
    <w:rsid w:val="00F70B9B"/>
    <w:rsid w:val="00F71118"/>
    <w:rsid w:val="00F7127C"/>
    <w:rsid w:val="00F7423A"/>
    <w:rsid w:val="00F745A5"/>
    <w:rsid w:val="00F745C9"/>
    <w:rsid w:val="00F74B9D"/>
    <w:rsid w:val="00F7523E"/>
    <w:rsid w:val="00F75973"/>
    <w:rsid w:val="00F80910"/>
    <w:rsid w:val="00F83139"/>
    <w:rsid w:val="00F83CEC"/>
    <w:rsid w:val="00F8761B"/>
    <w:rsid w:val="00F879F7"/>
    <w:rsid w:val="00F87DF5"/>
    <w:rsid w:val="00F87F4C"/>
    <w:rsid w:val="00F91CD5"/>
    <w:rsid w:val="00F94A9D"/>
    <w:rsid w:val="00F9559B"/>
    <w:rsid w:val="00F95631"/>
    <w:rsid w:val="00F95774"/>
    <w:rsid w:val="00F96655"/>
    <w:rsid w:val="00F966B5"/>
    <w:rsid w:val="00F96EB8"/>
    <w:rsid w:val="00F9756A"/>
    <w:rsid w:val="00F97DAA"/>
    <w:rsid w:val="00FA0684"/>
    <w:rsid w:val="00FA07E6"/>
    <w:rsid w:val="00FA0E40"/>
    <w:rsid w:val="00FA1044"/>
    <w:rsid w:val="00FA13A1"/>
    <w:rsid w:val="00FA13F0"/>
    <w:rsid w:val="00FA3245"/>
    <w:rsid w:val="00FA3F52"/>
    <w:rsid w:val="00FA6C1C"/>
    <w:rsid w:val="00FB0E9E"/>
    <w:rsid w:val="00FB1178"/>
    <w:rsid w:val="00FB1B02"/>
    <w:rsid w:val="00FB2B63"/>
    <w:rsid w:val="00FB3274"/>
    <w:rsid w:val="00FB3E3D"/>
    <w:rsid w:val="00FB55D0"/>
    <w:rsid w:val="00FB5DF4"/>
    <w:rsid w:val="00FB6F9A"/>
    <w:rsid w:val="00FB733F"/>
    <w:rsid w:val="00FB7C49"/>
    <w:rsid w:val="00FB7DB7"/>
    <w:rsid w:val="00FB7E5E"/>
    <w:rsid w:val="00FC01C4"/>
    <w:rsid w:val="00FC346C"/>
    <w:rsid w:val="00FC3A56"/>
    <w:rsid w:val="00FC4BFE"/>
    <w:rsid w:val="00FC4E9C"/>
    <w:rsid w:val="00FC5999"/>
    <w:rsid w:val="00FC64F1"/>
    <w:rsid w:val="00FC6ABD"/>
    <w:rsid w:val="00FC6C5C"/>
    <w:rsid w:val="00FC7C10"/>
    <w:rsid w:val="00FD0ED0"/>
    <w:rsid w:val="00FD26C4"/>
    <w:rsid w:val="00FD28AF"/>
    <w:rsid w:val="00FD3047"/>
    <w:rsid w:val="00FD36BE"/>
    <w:rsid w:val="00FD41D9"/>
    <w:rsid w:val="00FD41FD"/>
    <w:rsid w:val="00FD62E9"/>
    <w:rsid w:val="00FD7EA5"/>
    <w:rsid w:val="00FE0084"/>
    <w:rsid w:val="00FE01B7"/>
    <w:rsid w:val="00FE0217"/>
    <w:rsid w:val="00FE085B"/>
    <w:rsid w:val="00FE1F9D"/>
    <w:rsid w:val="00FE2436"/>
    <w:rsid w:val="00FE2C5F"/>
    <w:rsid w:val="00FE3E54"/>
    <w:rsid w:val="00FE4177"/>
    <w:rsid w:val="00FE4784"/>
    <w:rsid w:val="00FE4EC9"/>
    <w:rsid w:val="00FE57A5"/>
    <w:rsid w:val="00FE6040"/>
    <w:rsid w:val="00FE6CC5"/>
    <w:rsid w:val="00FF08AE"/>
    <w:rsid w:val="00FF0F61"/>
    <w:rsid w:val="00FF2572"/>
    <w:rsid w:val="00FF2768"/>
    <w:rsid w:val="00FF35C3"/>
    <w:rsid w:val="00FF3ABD"/>
    <w:rsid w:val="00FF45D3"/>
    <w:rsid w:val="00FF4FCD"/>
    <w:rsid w:val="00FF575F"/>
    <w:rsid w:val="00FF6B7B"/>
    <w:rsid w:val="00FF7011"/>
    <w:rsid w:val="00FF78E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5F823BE"/>
    <w:rsid w:val="06276B3C"/>
    <w:rsid w:val="065D013B"/>
    <w:rsid w:val="0768E58F"/>
    <w:rsid w:val="07745EEA"/>
    <w:rsid w:val="09197D97"/>
    <w:rsid w:val="09334C06"/>
    <w:rsid w:val="0A667145"/>
    <w:rsid w:val="0C0F6B2E"/>
    <w:rsid w:val="0CFAE676"/>
    <w:rsid w:val="0D0B3B7F"/>
    <w:rsid w:val="0E97A153"/>
    <w:rsid w:val="0FA7444D"/>
    <w:rsid w:val="0FF4D3B9"/>
    <w:rsid w:val="10AF410C"/>
    <w:rsid w:val="11EE0992"/>
    <w:rsid w:val="13478B34"/>
    <w:rsid w:val="1357C9EC"/>
    <w:rsid w:val="13A15367"/>
    <w:rsid w:val="149C06C6"/>
    <w:rsid w:val="152D9AB6"/>
    <w:rsid w:val="1558219B"/>
    <w:rsid w:val="157E6928"/>
    <w:rsid w:val="1587AA5D"/>
    <w:rsid w:val="15D47F99"/>
    <w:rsid w:val="16DB84DA"/>
    <w:rsid w:val="17653FE7"/>
    <w:rsid w:val="177A112B"/>
    <w:rsid w:val="181E36D4"/>
    <w:rsid w:val="192BAFEA"/>
    <w:rsid w:val="19CD9735"/>
    <w:rsid w:val="1A4B197B"/>
    <w:rsid w:val="1BA87946"/>
    <w:rsid w:val="1BDFF970"/>
    <w:rsid w:val="1C312926"/>
    <w:rsid w:val="1C5E26A8"/>
    <w:rsid w:val="1C9EF94F"/>
    <w:rsid w:val="1CF834E7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15F3D"/>
    <w:rsid w:val="24AD9804"/>
    <w:rsid w:val="253C186E"/>
    <w:rsid w:val="25584A9D"/>
    <w:rsid w:val="274E7AA9"/>
    <w:rsid w:val="289F55EC"/>
    <w:rsid w:val="2928518D"/>
    <w:rsid w:val="29F40E31"/>
    <w:rsid w:val="2A4E03C9"/>
    <w:rsid w:val="2B84E835"/>
    <w:rsid w:val="2BD65F36"/>
    <w:rsid w:val="2BE1D891"/>
    <w:rsid w:val="2C7B4655"/>
    <w:rsid w:val="2C7F9B94"/>
    <w:rsid w:val="2CC3D317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1F2D1"/>
    <w:rsid w:val="3303219F"/>
    <w:rsid w:val="3323BF56"/>
    <w:rsid w:val="338B8081"/>
    <w:rsid w:val="348F4AE2"/>
    <w:rsid w:val="34D0090F"/>
    <w:rsid w:val="34D441D1"/>
    <w:rsid w:val="3562BCCF"/>
    <w:rsid w:val="35BE6F2D"/>
    <w:rsid w:val="3691B3B5"/>
    <w:rsid w:val="36A9DFF3"/>
    <w:rsid w:val="36B5A099"/>
    <w:rsid w:val="36F3696E"/>
    <w:rsid w:val="375059CA"/>
    <w:rsid w:val="383AFA20"/>
    <w:rsid w:val="386B8A99"/>
    <w:rsid w:val="38D9C064"/>
    <w:rsid w:val="38F25BE1"/>
    <w:rsid w:val="391EB753"/>
    <w:rsid w:val="3A426C25"/>
    <w:rsid w:val="3AAB1D27"/>
    <w:rsid w:val="3AEC0E25"/>
    <w:rsid w:val="3BAA8169"/>
    <w:rsid w:val="3C1D2298"/>
    <w:rsid w:val="3C3C7682"/>
    <w:rsid w:val="3C7DC5F1"/>
    <w:rsid w:val="3D43F3EA"/>
    <w:rsid w:val="3DB2702D"/>
    <w:rsid w:val="3EA099B5"/>
    <w:rsid w:val="3EFA8F4D"/>
    <w:rsid w:val="3F320F77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EDB042D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740C62B"/>
    <w:rsid w:val="57E8E8CD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A54E3"/>
    <w:rsid w:val="624CA554"/>
    <w:rsid w:val="6277DC6E"/>
    <w:rsid w:val="6284257E"/>
    <w:rsid w:val="62D55534"/>
    <w:rsid w:val="632C9849"/>
    <w:rsid w:val="6363D59E"/>
    <w:rsid w:val="63D500C1"/>
    <w:rsid w:val="642248E2"/>
    <w:rsid w:val="657637D9"/>
    <w:rsid w:val="6610F10A"/>
    <w:rsid w:val="664FBCAE"/>
    <w:rsid w:val="67038FEA"/>
    <w:rsid w:val="6779064E"/>
    <w:rsid w:val="68EF3D4E"/>
    <w:rsid w:val="69B92577"/>
    <w:rsid w:val="6A0995C1"/>
    <w:rsid w:val="6A7C3B3A"/>
    <w:rsid w:val="6B458B4B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8DE368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4C6921C4-BE1C-46CE-8646-2D299FBA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2C1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44D2B"/>
    <w:rPr>
      <w:color w:val="2B579A"/>
      <w:shd w:val="clear" w:color="auto" w:fill="E1DFDD"/>
    </w:rPr>
  </w:style>
  <w:style w:type="character" w:customStyle="1" w:styleId="wacimagecontainer">
    <w:name w:val="wacimagecontainer"/>
    <w:basedOn w:val="DefaultParagraphFont"/>
    <w:rsid w:val="009B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ad70324ceeafcfd0384063c1bf7d0777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d6304509005dc12407eebb168c18dc88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9F5B1F-88AD-49C8-9903-6C6D8597E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98CA0-C404-4EE6-8C6A-2F1D068C72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customXml/itemProps4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2</TotalTime>
  <Pages>4</Pages>
  <Words>731</Words>
  <Characters>4251</Characters>
  <Application>Microsoft Office Word</Application>
  <DocSecurity>0</DocSecurity>
  <Lines>236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RFC_AES_0145_SDEV-RFC-IAR-UCCAES2002-v1.00</vt:lpstr>
    </vt:vector>
  </TitlesOfParts>
  <Company>European Commission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RFC_AES_0145_SDEV-RFC-IAR-UCCAES2002-v1.00</dc:title>
  <dc:subject/>
  <dc:creator>SOFT-DEV</dc:creator>
  <cp:keywords/>
  <cp:lastModifiedBy>RADU Nicolae-Adrian (TAXUD-EXT)</cp:lastModifiedBy>
  <cp:revision>3</cp:revision>
  <cp:lastPrinted>2014-03-21T10:31:00Z</cp:lastPrinted>
  <dcterms:created xsi:type="dcterms:W3CDTF">2025-02-12T18:25:00Z</dcterms:created>
  <dcterms:modified xsi:type="dcterms:W3CDTF">2025-02-12T18:25:00Z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GrammarlyDocumentId">
    <vt:lpwstr>522b5287bb064fcd0159b22d98a4c858ce4433bdf7a0ec5e1a208b5bfff6186a</vt:lpwstr>
  </property>
  <property fmtid="{D5CDD505-2E9C-101B-9397-08002B2CF9AE}" pid="15" name="Order">
    <vt:r8>1902100</vt:r8>
  </property>
  <property fmtid="{D5CDD505-2E9C-101B-9397-08002B2CF9AE}" pid="16" name="_ExtendedDescription">
    <vt:lpwstr/>
  </property>
  <property fmtid="{D5CDD505-2E9C-101B-9397-08002B2CF9AE}" pid="17" name="MediaServiceImageTags">
    <vt:lpwstr/>
  </property>
  <property fmtid="{D5CDD505-2E9C-101B-9397-08002B2CF9AE}" pid="18" name="SfRFilename">
    <vt:lpwstr>| RFC_AES_0168_SDEV-RFC-IAR-UCCAES2117-v0.20.docx</vt:lpwstr>
  </property>
  <property fmtid="{D5CDD505-2E9C-101B-9397-08002B2CF9AE}" pid="19" name="QCNumber">
    <vt:lpwstr>QC51644</vt:lpwstr>
  </property>
</Properties>
</file>